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" ContentType="application/vnd.ms-exce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top"/>
    <w:bookmarkEnd w:id="0"/>
    <w:p w14:paraId="5303CEC5" w14:textId="77777777" w:rsidR="00CE1093" w:rsidRPr="002B3452" w:rsidRDefault="00CE1093" w:rsidP="00CE1093">
      <w:r w:rsidRPr="00A02A2A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6C11981" wp14:editId="68FC69D7">
                <wp:simplePos x="0" y="0"/>
                <wp:positionH relativeFrom="column">
                  <wp:posOffset>552892</wp:posOffset>
                </wp:positionH>
                <wp:positionV relativeFrom="paragraph">
                  <wp:posOffset>-409354</wp:posOffset>
                </wp:positionV>
                <wp:extent cx="4019107" cy="595423"/>
                <wp:effectExtent l="0" t="0" r="0" b="0"/>
                <wp:wrapNone/>
                <wp:docPr id="937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107" cy="59542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54C1665" w14:textId="77777777" w:rsidR="00CE1093" w:rsidRPr="00184FC1" w:rsidRDefault="00CE1093" w:rsidP="00CE1093">
                            <w:pPr>
                              <w:pStyle w:val="a5"/>
                              <w:spacing w:before="200" w:beforeAutospacing="0" w:after="0" w:afterAutospacing="0"/>
                              <w:jc w:val="center"/>
                              <w:rPr>
                                <w:sz w:val="28"/>
                                <w:szCs w:val="36"/>
                              </w:rPr>
                            </w:pPr>
                            <w:r w:rsidRPr="00184FC1">
                              <w:rPr>
                                <w:rFonts w:ascii="微软雅黑" w:eastAsia="微软雅黑" w:hAnsi="微软雅黑" w:cstheme="majorBidi" w:hint="eastAsia"/>
                                <w:caps/>
                                <w:kern w:val="24"/>
                                <w:sz w:val="28"/>
                                <w:szCs w:val="36"/>
                              </w:rPr>
                              <w:t>工程编号：</w:t>
                            </w:r>
                            <w:r>
                              <w:rPr>
                                <w:rFonts w:ascii="微软雅黑" w:eastAsia="微软雅黑" w:hAnsi="微软雅黑" w:cstheme="majorBidi" w:hint="eastAsia"/>
                                <w:caps/>
                                <w:kern w:val="24"/>
                                <w:sz w:val="28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theme="majorBidi"/>
                                <w:caps/>
                                <w:kern w:val="24"/>
                                <w:sz w:val="28"/>
                                <w:szCs w:val="36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theme="majorBidi" w:hint="eastAsia"/>
                                <w:caps/>
                                <w:kern w:val="24"/>
                                <w:sz w:val="28"/>
                                <w:szCs w:val="36"/>
                              </w:rPr>
                              <w:t>宛规</w:t>
                            </w:r>
                            <w:r>
                              <w:rPr>
                                <w:rFonts w:ascii="微软雅黑" w:eastAsia="微软雅黑" w:hAnsi="微软雅黑" w:cstheme="majorBidi"/>
                                <w:caps/>
                                <w:kern w:val="24"/>
                                <w:sz w:val="28"/>
                                <w:szCs w:val="36"/>
                              </w:rPr>
                              <w:t>建字（</w:t>
                            </w:r>
                            <w:r>
                              <w:rPr>
                                <w:rFonts w:ascii="微软雅黑" w:eastAsia="微软雅黑" w:hAnsi="微软雅黑" w:cstheme="majorBidi" w:hint="eastAsia"/>
                                <w:caps/>
                                <w:kern w:val="24"/>
                                <w:sz w:val="28"/>
                                <w:szCs w:val="36"/>
                              </w:rPr>
                              <w:t>201</w:t>
                            </w:r>
                            <w:r>
                              <w:rPr>
                                <w:rFonts w:ascii="微软雅黑" w:eastAsia="微软雅黑" w:hAnsi="微软雅黑" w:cstheme="majorBidi"/>
                                <w:caps/>
                                <w:kern w:val="24"/>
                                <w:sz w:val="28"/>
                                <w:szCs w:val="36"/>
                              </w:rPr>
                              <w:t>6）</w:t>
                            </w:r>
                            <w:r>
                              <w:rPr>
                                <w:rFonts w:ascii="微软雅黑" w:eastAsia="微软雅黑" w:hAnsi="微软雅黑" w:cstheme="majorBidi" w:hint="eastAsia"/>
                                <w:caps/>
                                <w:kern w:val="24"/>
                                <w:sz w:val="28"/>
                                <w:szCs w:val="36"/>
                              </w:rPr>
                              <w:t>第</w:t>
                            </w:r>
                            <w:r>
                              <w:rPr>
                                <w:rFonts w:ascii="微软雅黑" w:eastAsia="微软雅黑" w:hAnsi="微软雅黑" w:cstheme="majorBidi"/>
                                <w:caps/>
                                <w:kern w:val="24"/>
                                <w:sz w:val="28"/>
                                <w:szCs w:val="36"/>
                              </w:rPr>
                              <w:t>（15）</w:t>
                            </w:r>
                            <w:r>
                              <w:rPr>
                                <w:rFonts w:ascii="微软雅黑" w:eastAsia="微软雅黑" w:hAnsi="微软雅黑" w:cstheme="majorBidi" w:hint="eastAsia"/>
                                <w:caps/>
                                <w:kern w:val="24"/>
                                <w:sz w:val="28"/>
                                <w:szCs w:val="36"/>
                              </w:rPr>
                              <w:t xml:space="preserve">号 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C11981" id="_x0000_t202" coordsize="21600,21600" o:spt="202" path="m,l,21600r21600,l21600,xe">
                <v:stroke joinstyle="miter"/>
                <v:path gradientshapeok="t" o:connecttype="rect"/>
              </v:shapetype>
              <v:shape id="文本框 9" o:spid="_x0000_s1026" type="#_x0000_t202" style="position:absolute;left:0;text-align:left;margin-left:43.55pt;margin-top:-32.25pt;width:316.45pt;height:46.9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" filled="f" stroked="f">
                <v:textbox>
                  <w:txbxContent>
                    <w:p w14:paraId="054C1665" w14:textId="77777777" w:rsidR="00CE1093" w:rsidRPr="00184FC1" w:rsidRDefault="00CE1093" w:rsidP="00CE1093">
                      <w:pPr>
                        <w:pStyle w:val="a5"/>
                        <w:spacing w:before="200" w:beforeAutospacing="0" w:after="0" w:afterAutospacing="0"/>
                        <w:jc w:val="center"/>
                        <w:rPr>
                          <w:sz w:val="28"/>
                          <w:szCs w:val="36"/>
                        </w:rPr>
                      </w:pPr>
                      <w:r w:rsidRPr="00184FC1">
                        <w:rPr>
                          <w:rFonts w:ascii="微软雅黑" w:eastAsia="微软雅黑" w:hAnsi="微软雅黑" w:cstheme="majorBidi" w:hint="eastAsia"/>
                          <w:caps/>
                          <w:kern w:val="24"/>
                          <w:sz w:val="28"/>
                          <w:szCs w:val="36"/>
                        </w:rPr>
                        <w:t>工程编号：</w:t>
                      </w:r>
                      <w:r>
                        <w:rPr>
                          <w:rFonts w:ascii="微软雅黑" w:eastAsia="微软雅黑" w:hAnsi="微软雅黑" w:cstheme="majorBidi" w:hint="eastAsia"/>
                          <w:caps/>
                          <w:kern w:val="24"/>
                          <w:sz w:val="28"/>
                          <w:szCs w:val="36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theme="majorBidi"/>
                          <w:caps/>
                          <w:kern w:val="24"/>
                          <w:sz w:val="28"/>
                          <w:szCs w:val="36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theme="majorBidi" w:hint="eastAsia"/>
                          <w:caps/>
                          <w:kern w:val="24"/>
                          <w:sz w:val="28"/>
                          <w:szCs w:val="36"/>
                        </w:rPr>
                        <w:t>宛规</w:t>
                      </w:r>
                      <w:r>
                        <w:rPr>
                          <w:rFonts w:ascii="微软雅黑" w:eastAsia="微软雅黑" w:hAnsi="微软雅黑" w:cstheme="majorBidi"/>
                          <w:caps/>
                          <w:kern w:val="24"/>
                          <w:sz w:val="28"/>
                          <w:szCs w:val="36"/>
                        </w:rPr>
                        <w:t>建字（</w:t>
                      </w:r>
                      <w:r>
                        <w:rPr>
                          <w:rFonts w:ascii="微软雅黑" w:eastAsia="微软雅黑" w:hAnsi="微软雅黑" w:cstheme="majorBidi" w:hint="eastAsia"/>
                          <w:caps/>
                          <w:kern w:val="24"/>
                          <w:sz w:val="28"/>
                          <w:szCs w:val="36"/>
                        </w:rPr>
                        <w:t>201</w:t>
                      </w:r>
                      <w:r>
                        <w:rPr>
                          <w:rFonts w:ascii="微软雅黑" w:eastAsia="微软雅黑" w:hAnsi="微软雅黑" w:cstheme="majorBidi"/>
                          <w:caps/>
                          <w:kern w:val="24"/>
                          <w:sz w:val="28"/>
                          <w:szCs w:val="36"/>
                        </w:rPr>
                        <w:t>6）</w:t>
                      </w:r>
                      <w:r>
                        <w:rPr>
                          <w:rFonts w:ascii="微软雅黑" w:eastAsia="微软雅黑" w:hAnsi="微软雅黑" w:cstheme="majorBidi" w:hint="eastAsia"/>
                          <w:caps/>
                          <w:kern w:val="24"/>
                          <w:sz w:val="28"/>
                          <w:szCs w:val="36"/>
                        </w:rPr>
                        <w:t>第</w:t>
                      </w:r>
                      <w:r>
                        <w:rPr>
                          <w:rFonts w:ascii="微软雅黑" w:eastAsia="微软雅黑" w:hAnsi="微软雅黑" w:cstheme="majorBidi"/>
                          <w:caps/>
                          <w:kern w:val="24"/>
                          <w:sz w:val="28"/>
                          <w:szCs w:val="36"/>
                        </w:rPr>
                        <w:t>（15）</w:t>
                      </w:r>
                      <w:r>
                        <w:rPr>
                          <w:rFonts w:ascii="微软雅黑" w:eastAsia="微软雅黑" w:hAnsi="微软雅黑" w:cstheme="majorBidi" w:hint="eastAsia"/>
                          <w:caps/>
                          <w:kern w:val="24"/>
                          <w:sz w:val="28"/>
                          <w:szCs w:val="36"/>
                        </w:rPr>
                        <w:t xml:space="preserve">号 </w:t>
                      </w:r>
                    </w:p>
                  </w:txbxContent>
                </v:textbox>
              </v:shape>
            </w:pict>
          </mc:Fallback>
        </mc:AlternateContent>
      </w:r>
    </w:p>
    <w:p w14:paraId="5420509A" w14:textId="77777777" w:rsidR="00CE1093" w:rsidRDefault="00CE1093" w:rsidP="00CE1093">
      <w:pPr>
        <w:ind w:firstLineChars="1100" w:firstLine="3080"/>
      </w:pPr>
      <w:r>
        <w:rPr>
          <w:rFonts w:ascii="微软雅黑" w:eastAsia="微软雅黑" w:hAnsi="微软雅黑" w:cstheme="majorBidi" w:hint="eastAsia"/>
          <w:caps/>
          <w:kern w:val="24"/>
          <w:sz w:val="28"/>
          <w:szCs w:val="36"/>
        </w:rPr>
        <w:t>宛规</w:t>
      </w:r>
      <w:r>
        <w:rPr>
          <w:rFonts w:ascii="微软雅黑" w:eastAsia="微软雅黑" w:hAnsi="微软雅黑" w:cstheme="majorBidi"/>
          <w:caps/>
          <w:kern w:val="24"/>
          <w:sz w:val="28"/>
          <w:szCs w:val="36"/>
        </w:rPr>
        <w:t>建字（</w:t>
      </w:r>
      <w:r>
        <w:rPr>
          <w:rFonts w:ascii="微软雅黑" w:eastAsia="微软雅黑" w:hAnsi="微软雅黑" w:cstheme="majorBidi" w:hint="eastAsia"/>
          <w:caps/>
          <w:kern w:val="24"/>
          <w:sz w:val="28"/>
          <w:szCs w:val="36"/>
        </w:rPr>
        <w:t>2017</w:t>
      </w:r>
      <w:r>
        <w:rPr>
          <w:rFonts w:ascii="微软雅黑" w:eastAsia="微软雅黑" w:hAnsi="微软雅黑" w:cstheme="majorBidi"/>
          <w:caps/>
          <w:kern w:val="24"/>
          <w:sz w:val="28"/>
          <w:szCs w:val="36"/>
        </w:rPr>
        <w:t>）</w:t>
      </w:r>
      <w:r>
        <w:rPr>
          <w:rFonts w:ascii="微软雅黑" w:eastAsia="微软雅黑" w:hAnsi="微软雅黑" w:cstheme="majorBidi" w:hint="eastAsia"/>
          <w:caps/>
          <w:kern w:val="24"/>
          <w:sz w:val="28"/>
          <w:szCs w:val="36"/>
        </w:rPr>
        <w:t>第</w:t>
      </w:r>
      <w:r>
        <w:rPr>
          <w:rFonts w:ascii="微软雅黑" w:eastAsia="微软雅黑" w:hAnsi="微软雅黑" w:cstheme="majorBidi"/>
          <w:caps/>
          <w:kern w:val="24"/>
          <w:sz w:val="28"/>
          <w:szCs w:val="36"/>
        </w:rPr>
        <w:t>（</w:t>
      </w:r>
      <w:r>
        <w:rPr>
          <w:rFonts w:ascii="微软雅黑" w:eastAsia="微软雅黑" w:hAnsi="微软雅黑" w:cstheme="majorBidi" w:hint="eastAsia"/>
          <w:caps/>
          <w:kern w:val="24"/>
          <w:sz w:val="28"/>
          <w:szCs w:val="36"/>
        </w:rPr>
        <w:t>51</w:t>
      </w:r>
      <w:r>
        <w:rPr>
          <w:rFonts w:ascii="微软雅黑" w:eastAsia="微软雅黑" w:hAnsi="微软雅黑" w:cstheme="majorBidi"/>
          <w:caps/>
          <w:kern w:val="24"/>
          <w:sz w:val="28"/>
          <w:szCs w:val="36"/>
        </w:rPr>
        <w:t>）</w:t>
      </w:r>
      <w:r>
        <w:rPr>
          <w:rFonts w:ascii="微软雅黑" w:eastAsia="微软雅黑" w:hAnsi="微软雅黑" w:cstheme="majorBidi" w:hint="eastAsia"/>
          <w:caps/>
          <w:kern w:val="24"/>
          <w:sz w:val="28"/>
          <w:szCs w:val="36"/>
        </w:rPr>
        <w:t>号</w:t>
      </w:r>
    </w:p>
    <w:p w14:paraId="302F0A40" w14:textId="49C77E7B" w:rsidR="00B7476F" w:rsidRPr="002B3452" w:rsidRDefault="00B7476F" w:rsidP="00B7476F"/>
    <w:p w14:paraId="17A8F4F8" w14:textId="77777777" w:rsidR="00B7476F" w:rsidRDefault="00B7476F" w:rsidP="00B7476F"/>
    <w:p w14:paraId="47CA9F04" w14:textId="77777777" w:rsidR="00B7476F" w:rsidRDefault="00B7476F" w:rsidP="00B7476F"/>
    <w:p w14:paraId="43433CE3" w14:textId="77777777" w:rsidR="00B7476F" w:rsidRDefault="00B7476F" w:rsidP="00B7476F"/>
    <w:p w14:paraId="0583A18B" w14:textId="77777777" w:rsidR="00B7476F" w:rsidRDefault="00B7476F" w:rsidP="00B7476F"/>
    <w:p w14:paraId="25D8F324" w14:textId="77777777" w:rsidR="00B7476F" w:rsidRDefault="00B7476F" w:rsidP="00B7476F"/>
    <w:p w14:paraId="0EF474E9" w14:textId="77777777" w:rsidR="00B7476F" w:rsidRDefault="00B7476F" w:rsidP="00B7476F"/>
    <w:p w14:paraId="5335D766" w14:textId="77777777" w:rsidR="00B7476F" w:rsidRDefault="00B7476F" w:rsidP="00B7476F">
      <w:r w:rsidRPr="00A02A2A">
        <w:rPr>
          <w:rFonts w:ascii="微软雅黑" w:eastAsia="微软雅黑" w:hAnsi="微软雅黑" w:hint="eastAsia"/>
          <w:noProof/>
          <w:color w:val="44546A" w:themeColor="text2"/>
          <w:kern w:val="24"/>
          <w:sz w:val="64"/>
          <w:szCs w:val="64"/>
        </w:rPr>
        <w:drawing>
          <wp:anchor distT="0" distB="0" distL="114300" distR="114300" simplePos="0" relativeHeight="251650560" behindDoc="0" locked="0" layoutInCell="1" allowOverlap="1" wp14:anchorId="6D0EE8B8" wp14:editId="6D67A7C1">
            <wp:simplePos x="0" y="0"/>
            <wp:positionH relativeFrom="column">
              <wp:posOffset>2961005</wp:posOffset>
            </wp:positionH>
            <wp:positionV relativeFrom="page">
              <wp:posOffset>2554605</wp:posOffset>
            </wp:positionV>
            <wp:extent cx="7738110" cy="859790"/>
            <wp:effectExtent l="0" t="0" r="0" b="0"/>
            <wp:wrapSquare wrapText="bothSides"/>
            <wp:docPr id="952" name="图片 9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40000" contrast="-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8110" cy="85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954C34" w14:textId="77777777" w:rsidR="00B7476F" w:rsidRDefault="00B7476F" w:rsidP="00B7476F"/>
    <w:p w14:paraId="2199532A" w14:textId="77777777" w:rsidR="00B7476F" w:rsidRDefault="00B7476F" w:rsidP="00B7476F"/>
    <w:p w14:paraId="121837CB" w14:textId="77777777" w:rsidR="00B7476F" w:rsidRDefault="00B7476F" w:rsidP="00B7476F"/>
    <w:p w14:paraId="46212FCD" w14:textId="77777777" w:rsidR="00B7476F" w:rsidRDefault="00B7476F" w:rsidP="00B7476F"/>
    <w:p w14:paraId="0233A923" w14:textId="77777777" w:rsidR="00B7476F" w:rsidRDefault="00B7476F" w:rsidP="00B7476F"/>
    <w:p w14:paraId="12EC5924" w14:textId="77777777" w:rsidR="00B7476F" w:rsidRDefault="00B7476F" w:rsidP="00B7476F"/>
    <w:p w14:paraId="1024811E" w14:textId="77777777" w:rsidR="00B7476F" w:rsidRDefault="00B7476F" w:rsidP="00B7476F"/>
    <w:p w14:paraId="637A0781" w14:textId="77777777" w:rsidR="00B7476F" w:rsidRDefault="00B7476F" w:rsidP="00B7476F"/>
    <w:p w14:paraId="5B7ED520" w14:textId="77777777" w:rsidR="00B7476F" w:rsidRDefault="00B7476F" w:rsidP="00B7476F"/>
    <w:p w14:paraId="2BC310BB" w14:textId="77777777" w:rsidR="00B7476F" w:rsidRDefault="00B7476F" w:rsidP="00B7476F"/>
    <w:p w14:paraId="7565A32F" w14:textId="77777777" w:rsidR="00B7476F" w:rsidRDefault="00B7476F" w:rsidP="00B7476F"/>
    <w:p w14:paraId="57322654" w14:textId="77777777" w:rsidR="00B7476F" w:rsidRDefault="00B7476F" w:rsidP="00B7476F">
      <w:r w:rsidRPr="00A02A2A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380D5385" wp14:editId="3C9B95D1">
                <wp:simplePos x="0" y="0"/>
                <wp:positionH relativeFrom="margin">
                  <wp:posOffset>3152140</wp:posOffset>
                </wp:positionH>
                <wp:positionV relativeFrom="margin">
                  <wp:posOffset>3954780</wp:posOffset>
                </wp:positionV>
                <wp:extent cx="8201025" cy="2752725"/>
                <wp:effectExtent l="0" t="0" r="0" b="0"/>
                <wp:wrapSquare wrapText="bothSides"/>
                <wp:docPr id="944" name="副标题 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8201025" cy="27527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68AA8F0" w14:textId="77777777" w:rsidR="00CE1093" w:rsidRPr="00184FC1" w:rsidRDefault="00CE1093" w:rsidP="00CE1093">
                            <w:pPr>
                              <w:pStyle w:val="a5"/>
                              <w:spacing w:before="200" w:beforeAutospacing="0" w:after="0" w:afterAutospacing="0" w:line="100" w:lineRule="atLeast"/>
                              <w:rPr>
                                <w:rFonts w:ascii="微软雅黑 Light" w:eastAsia="微软雅黑 Light" w:hAnsi="微软雅黑 Light" w:cstheme="majorBidi"/>
                                <w:caps/>
                                <w:kern w:val="24"/>
                                <w:sz w:val="48"/>
                                <w:szCs w:val="40"/>
                              </w:rPr>
                            </w:pPr>
                            <w:r w:rsidRPr="00184FC1">
                              <w:rPr>
                                <w:rFonts w:ascii="微软雅黑 Light" w:eastAsia="微软雅黑 Light" w:hAnsi="微软雅黑 Light" w:cstheme="majorBidi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>建 设 单 位 名 称：</w:t>
                            </w:r>
                            <w:r>
                              <w:rPr>
                                <w:rFonts w:ascii="微软雅黑 Light" w:eastAsia="微软雅黑 Light" w:hAnsi="微软雅黑 Light" w:cstheme="majorBidi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>中南钻石有限公司</w:t>
                            </w:r>
                            <w:r>
                              <w:rPr>
                                <w:rFonts w:ascii="微软雅黑 Light" w:eastAsia="微软雅黑 Light" w:hAnsi="微软雅黑 Light" w:cs="Times New Roman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 </w:t>
                            </w:r>
                          </w:p>
                          <w:p w14:paraId="207FE399" w14:textId="77777777" w:rsidR="00CE1093" w:rsidRDefault="00CE1093" w:rsidP="00CE1093">
                            <w:pPr>
                              <w:pStyle w:val="a5"/>
                              <w:spacing w:before="200" w:beforeAutospacing="0" w:after="0" w:afterAutospacing="0" w:line="100" w:lineRule="atLeast"/>
                              <w:rPr>
                                <w:rFonts w:ascii="微软雅黑 Light" w:eastAsia="微软雅黑 Light" w:hAnsi="微软雅黑 Light" w:cstheme="majorBidi"/>
                                <w:caps/>
                                <w:kern w:val="24"/>
                                <w:sz w:val="48"/>
                                <w:szCs w:val="40"/>
                              </w:rPr>
                            </w:pPr>
                            <w:r w:rsidRPr="00184FC1">
                              <w:rPr>
                                <w:rFonts w:ascii="微软雅黑 Light" w:eastAsia="微软雅黑 Light" w:hAnsi="微软雅黑 Light" w:cstheme="majorBidi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项  </w:t>
                            </w:r>
                            <w:r w:rsidRPr="00184FC1">
                              <w:rPr>
                                <w:rFonts w:ascii="微软雅黑 Light" w:eastAsia="微软雅黑 Light" w:hAnsi="微软雅黑 Light" w:cstheme="majorBidi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 </w:t>
                            </w:r>
                            <w:r w:rsidRPr="00184FC1">
                              <w:rPr>
                                <w:rFonts w:ascii="微软雅黑 Light" w:eastAsia="微软雅黑 Light" w:hAnsi="微软雅黑 Light" w:cstheme="majorBidi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目 </w:t>
                            </w:r>
                            <w:r w:rsidRPr="00184FC1">
                              <w:rPr>
                                <w:rFonts w:ascii="微软雅黑 Light" w:eastAsia="微软雅黑 Light" w:hAnsi="微软雅黑 Light" w:cstheme="majorBidi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  </w:t>
                            </w:r>
                            <w:r w:rsidRPr="00184FC1">
                              <w:rPr>
                                <w:rFonts w:ascii="微软雅黑 Light" w:eastAsia="微软雅黑 Light" w:hAnsi="微软雅黑 Light" w:cstheme="majorBidi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名 </w:t>
                            </w:r>
                            <w:r w:rsidRPr="00184FC1">
                              <w:rPr>
                                <w:rFonts w:ascii="微软雅黑 Light" w:eastAsia="微软雅黑 Light" w:hAnsi="微软雅黑 Light" w:cstheme="majorBidi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 </w:t>
                            </w:r>
                            <w:r w:rsidRPr="00184FC1">
                              <w:rPr>
                                <w:rFonts w:ascii="微软雅黑 Light" w:eastAsia="微软雅黑 Light" w:hAnsi="微软雅黑 Light" w:cstheme="majorBidi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 称：</w:t>
                            </w:r>
                            <w:r>
                              <w:rPr>
                                <w:rFonts w:ascii="微软雅黑 Light" w:eastAsia="微软雅黑 Light" w:hAnsi="微软雅黑 Light" w:cstheme="majorBidi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微软雅黑 Light" w:eastAsia="微软雅黑 Light" w:hAnsi="微软雅黑 Light" w:cstheme="majorBidi"/>
                                <w:caps/>
                                <w:kern w:val="24"/>
                                <w:sz w:val="48"/>
                                <w:szCs w:val="40"/>
                              </w:rPr>
                              <w:t>大颗粒</w:t>
                            </w:r>
                            <w:r>
                              <w:rPr>
                                <w:rFonts w:ascii="微软雅黑 Light" w:eastAsia="微软雅黑 Light" w:hAnsi="微软雅黑 Light" w:cstheme="majorBidi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>工业钻石生产线建设项目</w:t>
                            </w:r>
                          </w:p>
                          <w:p w14:paraId="654B17FB" w14:textId="77777777" w:rsidR="00CE1093" w:rsidRPr="00184FC1" w:rsidRDefault="00CE1093" w:rsidP="00CE1093">
                            <w:pPr>
                              <w:pStyle w:val="a5"/>
                              <w:spacing w:before="200" w:beforeAutospacing="0" w:after="0" w:afterAutospacing="0" w:line="100" w:lineRule="atLeast"/>
                              <w:rPr>
                                <w:rFonts w:ascii="微软雅黑 Light" w:eastAsia="微软雅黑 Light" w:hAnsi="微软雅黑 Light" w:cstheme="majorBidi"/>
                                <w:caps/>
                                <w:kern w:val="24"/>
                                <w:sz w:val="48"/>
                                <w:szCs w:val="40"/>
                              </w:rPr>
                            </w:pPr>
                            <w:r w:rsidRPr="00184FC1">
                              <w:rPr>
                                <w:rFonts w:ascii="微软雅黑 Light" w:eastAsia="微软雅黑 Light" w:hAnsi="微软雅黑 Light" w:cstheme="majorBidi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测  </w:t>
                            </w:r>
                            <w:r w:rsidRPr="00184FC1">
                              <w:rPr>
                                <w:rFonts w:ascii="微软雅黑 Light" w:eastAsia="微软雅黑 Light" w:hAnsi="微软雅黑 Light" w:cstheme="majorBidi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 </w:t>
                            </w:r>
                            <w:r w:rsidRPr="00184FC1">
                              <w:rPr>
                                <w:rFonts w:ascii="微软雅黑 Light" w:eastAsia="微软雅黑 Light" w:hAnsi="微软雅黑 Light" w:cstheme="majorBidi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绘 </w:t>
                            </w:r>
                            <w:r w:rsidRPr="00184FC1">
                              <w:rPr>
                                <w:rFonts w:ascii="微软雅黑 Light" w:eastAsia="微软雅黑 Light" w:hAnsi="微软雅黑 Light" w:cstheme="majorBidi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  </w:t>
                            </w:r>
                            <w:r w:rsidRPr="00184FC1">
                              <w:rPr>
                                <w:rFonts w:ascii="微软雅黑 Light" w:eastAsia="微软雅黑 Light" w:hAnsi="微软雅黑 Light" w:cstheme="majorBidi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日 </w:t>
                            </w:r>
                            <w:r w:rsidRPr="00184FC1">
                              <w:rPr>
                                <w:rFonts w:ascii="微软雅黑 Light" w:eastAsia="微软雅黑 Light" w:hAnsi="微软雅黑 Light" w:cstheme="majorBidi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  </w:t>
                            </w:r>
                            <w:r w:rsidRPr="00184FC1">
                              <w:rPr>
                                <w:rFonts w:ascii="微软雅黑 Light" w:eastAsia="微软雅黑 Light" w:hAnsi="微软雅黑 Light" w:cstheme="majorBidi" w:hint="eastAsia"/>
                                <w:caps/>
                                <w:kern w:val="24"/>
                                <w:sz w:val="48"/>
                                <w:szCs w:val="40"/>
                              </w:rPr>
                              <w:t>期：</w:t>
                            </w:r>
                            <w:r>
                              <w:rPr>
                                <w:rFonts w:ascii="微软雅黑 Light" w:eastAsia="微软雅黑 Light" w:hAnsi="微软雅黑 Light" w:cstheme="majorBidi"/>
                                <w:caps/>
                                <w:kern w:val="24"/>
                                <w:sz w:val="48"/>
                                <w:szCs w:val="40"/>
                              </w:rPr>
                              <w:t xml:space="preserve"> 2020年11月</w:t>
                            </w:r>
                          </w:p>
                          <w:p w14:paraId="0CE3E941" w14:textId="77777777" w:rsidR="00CE1093" w:rsidRPr="00184FC1" w:rsidRDefault="00CE1093" w:rsidP="00CE1093">
                            <w:pPr>
                              <w:pStyle w:val="a5"/>
                              <w:spacing w:before="200" w:beforeAutospacing="0" w:after="0" w:afterAutospacing="0"/>
                              <w:jc w:val="center"/>
                              <w:rPr>
                                <w:rFonts w:asciiTheme="majorEastAsia" w:eastAsiaTheme="majorEastAsia" w:hAnsiTheme="majorEastAsia"/>
                              </w:rPr>
                            </w:pPr>
                          </w:p>
                          <w:p w14:paraId="375A71C2" w14:textId="77777777" w:rsidR="00A30FB5" w:rsidRPr="00184FC1" w:rsidRDefault="00A30FB5" w:rsidP="00B7476F">
                            <w:pPr>
                              <w:pStyle w:val="a5"/>
                              <w:spacing w:before="200" w:beforeAutospacing="0" w:after="0" w:afterAutospacing="0"/>
                              <w:jc w:val="center"/>
                              <w:rPr>
                                <w:rFonts w:asciiTheme="majorEastAsia" w:eastAsiaTheme="majorEastAsia" w:hAnsiTheme="majorEastAsia"/>
                              </w:rPr>
                            </w:pPr>
                          </w:p>
                        </w:txbxContent>
                      </wps:txbx>
                      <wps:bodyPr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0D5385" id="副标题 5" o:spid="_x0000_s1027" style="position:absolute;left:0;text-align:left;margin-left:248.2pt;margin-top:311.4pt;width:645.75pt;height:216.75pt;z-index:251652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" filled="f" stroked="f">
                <o:lock v:ext="edit" grouping="t"/>
                <v:textbox>
                  <w:txbxContent>
                    <w:p w14:paraId="568AA8F0" w14:textId="77777777" w:rsidR="00CE1093" w:rsidRPr="00184FC1" w:rsidRDefault="00CE1093" w:rsidP="00CE1093">
                      <w:pPr>
                        <w:pStyle w:val="a5"/>
                        <w:spacing w:before="200" w:beforeAutospacing="0" w:after="0" w:afterAutospacing="0" w:line="100" w:lineRule="atLeast"/>
                        <w:rPr>
                          <w:rFonts w:ascii="微软雅黑 Light" w:eastAsia="微软雅黑 Light" w:hAnsi="微软雅黑 Light" w:cstheme="majorBidi"/>
                          <w:caps/>
                          <w:kern w:val="24"/>
                          <w:sz w:val="48"/>
                          <w:szCs w:val="40"/>
                        </w:rPr>
                      </w:pPr>
                      <w:r w:rsidRPr="00184FC1">
                        <w:rPr>
                          <w:rFonts w:ascii="微软雅黑 Light" w:eastAsia="微软雅黑 Light" w:hAnsi="微软雅黑 Light" w:cstheme="majorBidi" w:hint="eastAsia"/>
                          <w:caps/>
                          <w:kern w:val="24"/>
                          <w:sz w:val="48"/>
                          <w:szCs w:val="40"/>
                        </w:rPr>
                        <w:t>建 设 单 位 名 称：</w:t>
                      </w:r>
                      <w:r>
                        <w:rPr>
                          <w:rFonts w:ascii="微软雅黑 Light" w:eastAsia="微软雅黑 Light" w:hAnsi="微软雅黑 Light" w:cstheme="majorBidi" w:hint="eastAsia"/>
                          <w:caps/>
                          <w:kern w:val="24"/>
                          <w:sz w:val="48"/>
                          <w:szCs w:val="40"/>
                        </w:rPr>
                        <w:t>中南钻石有限公司</w:t>
                      </w:r>
                      <w:r>
                        <w:rPr>
                          <w:rFonts w:ascii="微软雅黑 Light" w:eastAsia="微软雅黑 Light" w:hAnsi="微软雅黑 Light" w:cs="Times New Roman" w:hint="eastAsia"/>
                          <w:caps/>
                          <w:kern w:val="24"/>
                          <w:sz w:val="48"/>
                          <w:szCs w:val="40"/>
                        </w:rPr>
                        <w:t xml:space="preserve"> </w:t>
                      </w:r>
                    </w:p>
                    <w:p w14:paraId="207FE399" w14:textId="77777777" w:rsidR="00CE1093" w:rsidRDefault="00CE1093" w:rsidP="00CE1093">
                      <w:pPr>
                        <w:pStyle w:val="a5"/>
                        <w:spacing w:before="200" w:beforeAutospacing="0" w:after="0" w:afterAutospacing="0" w:line="100" w:lineRule="atLeast"/>
                        <w:rPr>
                          <w:rFonts w:ascii="微软雅黑 Light" w:eastAsia="微软雅黑 Light" w:hAnsi="微软雅黑 Light" w:cstheme="majorBidi"/>
                          <w:caps/>
                          <w:kern w:val="24"/>
                          <w:sz w:val="48"/>
                          <w:szCs w:val="40"/>
                        </w:rPr>
                      </w:pPr>
                      <w:r w:rsidRPr="00184FC1">
                        <w:rPr>
                          <w:rFonts w:ascii="微软雅黑 Light" w:eastAsia="微软雅黑 Light" w:hAnsi="微软雅黑 Light" w:cstheme="majorBidi" w:hint="eastAsia"/>
                          <w:caps/>
                          <w:kern w:val="24"/>
                          <w:sz w:val="48"/>
                          <w:szCs w:val="40"/>
                        </w:rPr>
                        <w:t xml:space="preserve">项  </w:t>
                      </w:r>
                      <w:r w:rsidRPr="00184FC1">
                        <w:rPr>
                          <w:rFonts w:ascii="微软雅黑 Light" w:eastAsia="微软雅黑 Light" w:hAnsi="微软雅黑 Light" w:cstheme="majorBidi"/>
                          <w:caps/>
                          <w:kern w:val="24"/>
                          <w:sz w:val="48"/>
                          <w:szCs w:val="40"/>
                        </w:rPr>
                        <w:t xml:space="preserve"> </w:t>
                      </w:r>
                      <w:r w:rsidRPr="00184FC1">
                        <w:rPr>
                          <w:rFonts w:ascii="微软雅黑 Light" w:eastAsia="微软雅黑 Light" w:hAnsi="微软雅黑 Light" w:cstheme="majorBidi" w:hint="eastAsia"/>
                          <w:caps/>
                          <w:kern w:val="24"/>
                          <w:sz w:val="48"/>
                          <w:szCs w:val="40"/>
                        </w:rPr>
                        <w:t xml:space="preserve">目 </w:t>
                      </w:r>
                      <w:r w:rsidRPr="00184FC1">
                        <w:rPr>
                          <w:rFonts w:ascii="微软雅黑 Light" w:eastAsia="微软雅黑 Light" w:hAnsi="微软雅黑 Light" w:cstheme="majorBidi"/>
                          <w:caps/>
                          <w:kern w:val="24"/>
                          <w:sz w:val="48"/>
                          <w:szCs w:val="40"/>
                        </w:rPr>
                        <w:t xml:space="preserve">  </w:t>
                      </w:r>
                      <w:r w:rsidRPr="00184FC1">
                        <w:rPr>
                          <w:rFonts w:ascii="微软雅黑 Light" w:eastAsia="微软雅黑 Light" w:hAnsi="微软雅黑 Light" w:cstheme="majorBidi" w:hint="eastAsia"/>
                          <w:caps/>
                          <w:kern w:val="24"/>
                          <w:sz w:val="48"/>
                          <w:szCs w:val="40"/>
                        </w:rPr>
                        <w:t xml:space="preserve">名 </w:t>
                      </w:r>
                      <w:r w:rsidRPr="00184FC1">
                        <w:rPr>
                          <w:rFonts w:ascii="微软雅黑 Light" w:eastAsia="微软雅黑 Light" w:hAnsi="微软雅黑 Light" w:cstheme="majorBidi"/>
                          <w:caps/>
                          <w:kern w:val="24"/>
                          <w:sz w:val="48"/>
                          <w:szCs w:val="40"/>
                        </w:rPr>
                        <w:t xml:space="preserve"> </w:t>
                      </w:r>
                      <w:r w:rsidRPr="00184FC1">
                        <w:rPr>
                          <w:rFonts w:ascii="微软雅黑 Light" w:eastAsia="微软雅黑 Light" w:hAnsi="微软雅黑 Light" w:cstheme="majorBidi" w:hint="eastAsia"/>
                          <w:caps/>
                          <w:kern w:val="24"/>
                          <w:sz w:val="48"/>
                          <w:szCs w:val="40"/>
                        </w:rPr>
                        <w:t xml:space="preserve"> 称：</w:t>
                      </w:r>
                      <w:r>
                        <w:rPr>
                          <w:rFonts w:ascii="微软雅黑 Light" w:eastAsia="微软雅黑 Light" w:hAnsi="微软雅黑 Light" w:cstheme="majorBidi" w:hint="eastAsia"/>
                          <w:caps/>
                          <w:kern w:val="24"/>
                          <w:sz w:val="48"/>
                          <w:szCs w:val="40"/>
                        </w:rPr>
                        <w:t xml:space="preserve"> </w:t>
                      </w:r>
                      <w:r>
                        <w:rPr>
                          <w:rFonts w:ascii="微软雅黑 Light" w:eastAsia="微软雅黑 Light" w:hAnsi="微软雅黑 Light" w:cstheme="majorBidi"/>
                          <w:caps/>
                          <w:kern w:val="24"/>
                          <w:sz w:val="48"/>
                          <w:szCs w:val="40"/>
                        </w:rPr>
                        <w:t>大颗粒</w:t>
                      </w:r>
                      <w:r>
                        <w:rPr>
                          <w:rFonts w:ascii="微软雅黑 Light" w:eastAsia="微软雅黑 Light" w:hAnsi="微软雅黑 Light" w:cstheme="majorBidi" w:hint="eastAsia"/>
                          <w:caps/>
                          <w:kern w:val="24"/>
                          <w:sz w:val="48"/>
                          <w:szCs w:val="40"/>
                        </w:rPr>
                        <w:t>工业钻石生产线建设项目</w:t>
                      </w:r>
                    </w:p>
                    <w:p w14:paraId="654B17FB" w14:textId="77777777" w:rsidR="00CE1093" w:rsidRPr="00184FC1" w:rsidRDefault="00CE1093" w:rsidP="00CE1093">
                      <w:pPr>
                        <w:pStyle w:val="a5"/>
                        <w:spacing w:before="200" w:beforeAutospacing="0" w:after="0" w:afterAutospacing="0" w:line="100" w:lineRule="atLeast"/>
                        <w:rPr>
                          <w:rFonts w:ascii="微软雅黑 Light" w:eastAsia="微软雅黑 Light" w:hAnsi="微软雅黑 Light" w:cstheme="majorBidi"/>
                          <w:caps/>
                          <w:kern w:val="24"/>
                          <w:sz w:val="48"/>
                          <w:szCs w:val="40"/>
                        </w:rPr>
                      </w:pPr>
                      <w:r w:rsidRPr="00184FC1">
                        <w:rPr>
                          <w:rFonts w:ascii="微软雅黑 Light" w:eastAsia="微软雅黑 Light" w:hAnsi="微软雅黑 Light" w:cstheme="majorBidi" w:hint="eastAsia"/>
                          <w:caps/>
                          <w:kern w:val="24"/>
                          <w:sz w:val="48"/>
                          <w:szCs w:val="40"/>
                        </w:rPr>
                        <w:t xml:space="preserve">测  </w:t>
                      </w:r>
                      <w:r w:rsidRPr="00184FC1">
                        <w:rPr>
                          <w:rFonts w:ascii="微软雅黑 Light" w:eastAsia="微软雅黑 Light" w:hAnsi="微软雅黑 Light" w:cstheme="majorBidi"/>
                          <w:caps/>
                          <w:kern w:val="24"/>
                          <w:sz w:val="48"/>
                          <w:szCs w:val="40"/>
                        </w:rPr>
                        <w:t xml:space="preserve"> </w:t>
                      </w:r>
                      <w:r w:rsidRPr="00184FC1">
                        <w:rPr>
                          <w:rFonts w:ascii="微软雅黑 Light" w:eastAsia="微软雅黑 Light" w:hAnsi="微软雅黑 Light" w:cstheme="majorBidi" w:hint="eastAsia"/>
                          <w:caps/>
                          <w:kern w:val="24"/>
                          <w:sz w:val="48"/>
                          <w:szCs w:val="40"/>
                        </w:rPr>
                        <w:t xml:space="preserve">绘 </w:t>
                      </w:r>
                      <w:r w:rsidRPr="00184FC1">
                        <w:rPr>
                          <w:rFonts w:ascii="微软雅黑 Light" w:eastAsia="微软雅黑 Light" w:hAnsi="微软雅黑 Light" w:cstheme="majorBidi"/>
                          <w:caps/>
                          <w:kern w:val="24"/>
                          <w:sz w:val="48"/>
                          <w:szCs w:val="40"/>
                        </w:rPr>
                        <w:t xml:space="preserve">  </w:t>
                      </w:r>
                      <w:r w:rsidRPr="00184FC1">
                        <w:rPr>
                          <w:rFonts w:ascii="微软雅黑 Light" w:eastAsia="微软雅黑 Light" w:hAnsi="微软雅黑 Light" w:cstheme="majorBidi" w:hint="eastAsia"/>
                          <w:caps/>
                          <w:kern w:val="24"/>
                          <w:sz w:val="48"/>
                          <w:szCs w:val="40"/>
                        </w:rPr>
                        <w:t xml:space="preserve">日 </w:t>
                      </w:r>
                      <w:r w:rsidRPr="00184FC1">
                        <w:rPr>
                          <w:rFonts w:ascii="微软雅黑 Light" w:eastAsia="微软雅黑 Light" w:hAnsi="微软雅黑 Light" w:cstheme="majorBidi"/>
                          <w:caps/>
                          <w:kern w:val="24"/>
                          <w:sz w:val="48"/>
                          <w:szCs w:val="40"/>
                        </w:rPr>
                        <w:t xml:space="preserve">  </w:t>
                      </w:r>
                      <w:r w:rsidRPr="00184FC1">
                        <w:rPr>
                          <w:rFonts w:ascii="微软雅黑 Light" w:eastAsia="微软雅黑 Light" w:hAnsi="微软雅黑 Light" w:cstheme="majorBidi" w:hint="eastAsia"/>
                          <w:caps/>
                          <w:kern w:val="24"/>
                          <w:sz w:val="48"/>
                          <w:szCs w:val="40"/>
                        </w:rPr>
                        <w:t>期：</w:t>
                      </w:r>
                      <w:r>
                        <w:rPr>
                          <w:rFonts w:ascii="微软雅黑 Light" w:eastAsia="微软雅黑 Light" w:hAnsi="微软雅黑 Light" w:cstheme="majorBidi"/>
                          <w:caps/>
                          <w:kern w:val="24"/>
                          <w:sz w:val="48"/>
                          <w:szCs w:val="40"/>
                        </w:rPr>
                        <w:t xml:space="preserve"> 2020年11月</w:t>
                      </w:r>
                    </w:p>
                    <w:p w14:paraId="0CE3E941" w14:textId="77777777" w:rsidR="00CE1093" w:rsidRPr="00184FC1" w:rsidRDefault="00CE1093" w:rsidP="00CE1093">
                      <w:pPr>
                        <w:pStyle w:val="a5"/>
                        <w:spacing w:before="200" w:beforeAutospacing="0" w:after="0" w:afterAutospacing="0"/>
                        <w:jc w:val="center"/>
                        <w:rPr>
                          <w:rFonts w:asciiTheme="majorEastAsia" w:eastAsiaTheme="majorEastAsia" w:hAnsiTheme="majorEastAsia"/>
                        </w:rPr>
                      </w:pPr>
                    </w:p>
                    <w:p w14:paraId="375A71C2" w14:textId="77777777" w:rsidR="00A30FB5" w:rsidRPr="00184FC1" w:rsidRDefault="00A30FB5" w:rsidP="00B7476F">
                      <w:pPr>
                        <w:pStyle w:val="a5"/>
                        <w:spacing w:before="200" w:beforeAutospacing="0" w:after="0" w:afterAutospacing="0"/>
                        <w:jc w:val="center"/>
                        <w:rPr>
                          <w:rFonts w:asciiTheme="majorEastAsia" w:eastAsiaTheme="majorEastAsia" w:hAnsiTheme="majorEastAsia"/>
                        </w:rPr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14:paraId="39F53FDB" w14:textId="77777777" w:rsidR="00B7476F" w:rsidRDefault="00B7476F" w:rsidP="00B7476F"/>
    <w:p w14:paraId="109F7826" w14:textId="77777777" w:rsidR="00B7476F" w:rsidRDefault="00B7476F" w:rsidP="00B7476F"/>
    <w:p w14:paraId="50D0F723" w14:textId="77777777" w:rsidR="00B7476F" w:rsidRDefault="00B7476F" w:rsidP="00B7476F"/>
    <w:p w14:paraId="7BA5CF6E" w14:textId="77777777" w:rsidR="00B7476F" w:rsidRDefault="00B7476F" w:rsidP="00B7476F"/>
    <w:p w14:paraId="2313A75F" w14:textId="77777777" w:rsidR="00B7476F" w:rsidRDefault="00B7476F" w:rsidP="00B7476F"/>
    <w:p w14:paraId="4408BD74" w14:textId="77777777" w:rsidR="00B7476F" w:rsidRDefault="00B7476F" w:rsidP="00B7476F"/>
    <w:p w14:paraId="1E58F218" w14:textId="77777777" w:rsidR="00B7476F" w:rsidRDefault="00B7476F" w:rsidP="00B7476F"/>
    <w:p w14:paraId="554C4C39" w14:textId="77777777" w:rsidR="00B7476F" w:rsidRDefault="00B7476F" w:rsidP="00B7476F"/>
    <w:p w14:paraId="6B1507D0" w14:textId="77777777" w:rsidR="00B7476F" w:rsidRDefault="00B7476F" w:rsidP="00B7476F"/>
    <w:p w14:paraId="20D99FFD" w14:textId="77777777" w:rsidR="00B7476F" w:rsidRDefault="00B7476F" w:rsidP="00B7476F"/>
    <w:p w14:paraId="57DB7644" w14:textId="77777777" w:rsidR="00B7476F" w:rsidRDefault="00B7476F" w:rsidP="00B7476F"/>
    <w:p w14:paraId="1954E1E0" w14:textId="77777777" w:rsidR="00B7476F" w:rsidRDefault="00B7476F" w:rsidP="00B7476F"/>
    <w:p w14:paraId="686A19AD" w14:textId="77777777" w:rsidR="00B7476F" w:rsidRDefault="00B7476F" w:rsidP="00B7476F"/>
    <w:p w14:paraId="4967F0BE" w14:textId="77777777" w:rsidR="00B7476F" w:rsidRDefault="00B7476F" w:rsidP="00B7476F"/>
    <w:p w14:paraId="338B7C45" w14:textId="77777777" w:rsidR="00B7476F" w:rsidRDefault="00B7476F" w:rsidP="00B7476F"/>
    <w:p w14:paraId="092B3557" w14:textId="7D15D19A" w:rsidR="00B7476F" w:rsidRDefault="00B7476F" w:rsidP="00B7476F"/>
    <w:p w14:paraId="59AA0F04" w14:textId="1EE07A40" w:rsidR="00B7476F" w:rsidRDefault="00B7476F" w:rsidP="00B7476F"/>
    <w:p w14:paraId="6C0EE012" w14:textId="49365D9E" w:rsidR="00B7476F" w:rsidRDefault="00B7476F" w:rsidP="00B7476F"/>
    <w:p w14:paraId="11B707A8" w14:textId="091C48A1" w:rsidR="00B7476F" w:rsidRDefault="00B7476F" w:rsidP="00B7476F"/>
    <w:p w14:paraId="35AD67E9" w14:textId="006846E9" w:rsidR="00B7476F" w:rsidRDefault="00B7476F" w:rsidP="00B7476F"/>
    <w:p w14:paraId="5878321B" w14:textId="5481D624" w:rsidR="00B7476F" w:rsidRDefault="00B7476F" w:rsidP="00B7476F"/>
    <w:p w14:paraId="16271532" w14:textId="38ABD067" w:rsidR="00B7476F" w:rsidRDefault="00B7476F" w:rsidP="00B7476F"/>
    <w:p w14:paraId="7464DB67" w14:textId="77777777" w:rsidR="00B7476F" w:rsidRDefault="00B7476F" w:rsidP="0043114C">
      <w:pPr>
        <w:sectPr w:rsidR="00B7476F" w:rsidSect="002B3452">
          <w:footerReference w:type="default" r:id="rId9"/>
          <w:pgSz w:w="23811" w:h="16838" w:orient="landscape" w:code="8"/>
          <w:pgMar w:top="1800" w:right="1440" w:bottom="1800" w:left="1440" w:header="851" w:footer="992" w:gutter="0"/>
          <w:cols w:space="425"/>
          <w:docGrid w:type="lines" w:linePitch="312"/>
        </w:sectPr>
      </w:pPr>
    </w:p>
    <w:p w14:paraId="5C42001E" w14:textId="77777777" w:rsidR="0043114C" w:rsidRDefault="0043114C" w:rsidP="0043114C"/>
    <w:p w14:paraId="6B0B68EB" w14:textId="77777777" w:rsidR="009B0008" w:rsidRDefault="009B0008" w:rsidP="0043114C"/>
    <w:p w14:paraId="2FC50066" w14:textId="77777777" w:rsidR="009B0008" w:rsidRDefault="009B0008" w:rsidP="0043114C"/>
    <w:p w14:paraId="33AD1ACD" w14:textId="77777777" w:rsidR="009B0008" w:rsidRDefault="009B0008" w:rsidP="0043114C"/>
    <w:p w14:paraId="12EA0AD5" w14:textId="77777777" w:rsidR="009B0008" w:rsidRDefault="009B0008" w:rsidP="0043114C"/>
    <w:p w14:paraId="37AE577C" w14:textId="77777777" w:rsidR="009B0008" w:rsidRDefault="009B0008" w:rsidP="0043114C"/>
    <w:p w14:paraId="365EFC2D" w14:textId="77777777" w:rsidR="00DA5EE8" w:rsidRPr="009861C2" w:rsidRDefault="00DA5EE8" w:rsidP="00DA5EE8">
      <w:pPr>
        <w:ind w:firstLineChars="200" w:firstLine="560"/>
        <w:rPr>
          <w:sz w:val="28"/>
          <w:szCs w:val="28"/>
        </w:rPr>
      </w:pPr>
      <w:r w:rsidRPr="009861C2">
        <w:rPr>
          <w:rFonts w:hint="eastAsia"/>
          <w:sz w:val="28"/>
          <w:szCs w:val="28"/>
        </w:rPr>
        <w:t>我院对提供的竣工规划核实测</w:t>
      </w:r>
      <w:r w:rsidRPr="009861C2">
        <w:rPr>
          <w:sz w:val="28"/>
          <w:szCs w:val="28"/>
        </w:rPr>
        <w:t>绘成果所反映现场情况的真实性、准确性负责，并依法承担相应法律责任。</w:t>
      </w:r>
    </w:p>
    <w:p w14:paraId="74FD12CD" w14:textId="77777777" w:rsidR="009B0008" w:rsidRPr="00DA5EE8" w:rsidRDefault="009B0008" w:rsidP="0043114C"/>
    <w:p w14:paraId="2BC7351D" w14:textId="77777777" w:rsidR="009B0008" w:rsidRDefault="009B0008" w:rsidP="0043114C"/>
    <w:p w14:paraId="144D7015" w14:textId="77777777" w:rsidR="009B0008" w:rsidRDefault="009B0008" w:rsidP="0043114C"/>
    <w:p w14:paraId="79D1813C" w14:textId="77777777" w:rsidR="009B0008" w:rsidRPr="001227CA" w:rsidRDefault="009B0008" w:rsidP="0043114C"/>
    <w:p w14:paraId="7557D00F" w14:textId="77777777" w:rsidR="009B0008" w:rsidRDefault="009B0008" w:rsidP="0043114C"/>
    <w:p w14:paraId="44D5B3A1" w14:textId="77777777" w:rsidR="009B0008" w:rsidRDefault="009B0008" w:rsidP="0043114C"/>
    <w:p w14:paraId="5558FBC8" w14:textId="77777777" w:rsidR="009B0008" w:rsidRDefault="009B0008" w:rsidP="0043114C"/>
    <w:p w14:paraId="51C00EC2" w14:textId="77777777" w:rsidR="009B0008" w:rsidRDefault="009B0008" w:rsidP="0043114C"/>
    <w:p w14:paraId="5002FFEB" w14:textId="77777777" w:rsidR="009B0008" w:rsidRDefault="009B0008" w:rsidP="0043114C"/>
    <w:p w14:paraId="1E20B33D" w14:textId="77777777" w:rsidR="009B0008" w:rsidRDefault="009B0008" w:rsidP="0043114C"/>
    <w:p w14:paraId="6788EEF8" w14:textId="77777777" w:rsidR="009B0008" w:rsidRDefault="009B0008" w:rsidP="0043114C"/>
    <w:p w14:paraId="0B4488B2" w14:textId="77777777" w:rsidR="009B0008" w:rsidRDefault="009B0008" w:rsidP="0043114C"/>
    <w:p w14:paraId="5F3CDE04" w14:textId="77777777" w:rsidR="009B0008" w:rsidRDefault="009B0008" w:rsidP="0043114C"/>
    <w:p w14:paraId="3D1E38FD" w14:textId="77777777" w:rsidR="009B0008" w:rsidRDefault="009B0008" w:rsidP="0043114C"/>
    <w:p w14:paraId="4B7D0D36" w14:textId="77777777" w:rsidR="009B0008" w:rsidRDefault="009B0008" w:rsidP="0043114C"/>
    <w:p w14:paraId="1770BF84" w14:textId="77777777" w:rsidR="009B0008" w:rsidRDefault="009B0008" w:rsidP="0043114C"/>
    <w:p w14:paraId="5B6FD7D5" w14:textId="77777777" w:rsidR="009B0008" w:rsidRDefault="009B0008" w:rsidP="0043114C"/>
    <w:p w14:paraId="6CB7FF03" w14:textId="77777777" w:rsidR="009B0008" w:rsidRDefault="009B0008" w:rsidP="0043114C"/>
    <w:p w14:paraId="69BF00DC" w14:textId="77777777" w:rsidR="009B0008" w:rsidRDefault="009B0008" w:rsidP="0043114C"/>
    <w:p w14:paraId="5F90F1FA" w14:textId="77777777" w:rsidR="009B0008" w:rsidRDefault="009B0008" w:rsidP="0043114C"/>
    <w:p w14:paraId="569FFFE7" w14:textId="77777777" w:rsidR="009B0008" w:rsidRDefault="009B0008" w:rsidP="0043114C"/>
    <w:p w14:paraId="532912F7" w14:textId="77777777" w:rsidR="009B0008" w:rsidRDefault="009B0008" w:rsidP="0043114C"/>
    <w:p w14:paraId="69C96399" w14:textId="77777777" w:rsidR="009B0008" w:rsidRDefault="009B0008" w:rsidP="0043114C"/>
    <w:p w14:paraId="6DFEC490" w14:textId="77777777" w:rsidR="009B0008" w:rsidRDefault="009B0008" w:rsidP="0043114C"/>
    <w:p w14:paraId="61C7BC4D" w14:textId="77777777" w:rsidR="009B0008" w:rsidRDefault="009B0008" w:rsidP="0043114C"/>
    <w:p w14:paraId="468FB6B4" w14:textId="77777777" w:rsidR="009B0008" w:rsidRDefault="009B0008" w:rsidP="0043114C"/>
    <w:p w14:paraId="12610457" w14:textId="77777777" w:rsidR="009B0008" w:rsidRDefault="009B0008" w:rsidP="0043114C"/>
    <w:p w14:paraId="2EF03521" w14:textId="77777777" w:rsidR="009B0008" w:rsidRDefault="009B0008" w:rsidP="0043114C"/>
    <w:p w14:paraId="5032FD51" w14:textId="77777777" w:rsidR="009B0008" w:rsidRDefault="009B0008" w:rsidP="0043114C"/>
    <w:p w14:paraId="4F2CED75" w14:textId="77777777" w:rsidR="009B0008" w:rsidRDefault="009B0008" w:rsidP="0043114C"/>
    <w:p w14:paraId="099E83F7" w14:textId="7C932860" w:rsidR="009B0008" w:rsidRDefault="009B0008" w:rsidP="009B0008"/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03295242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13941C5" w14:textId="77777777" w:rsidR="00993ECF" w:rsidRPr="002D7942" w:rsidRDefault="00993ECF" w:rsidP="002D7942">
          <w:pPr>
            <w:pStyle w:val="TOC"/>
            <w:jc w:val="center"/>
            <w:rPr>
              <w:b/>
              <w:color w:val="auto"/>
              <w:sz w:val="40"/>
              <w:lang w:val="zh-CN"/>
            </w:rPr>
          </w:pPr>
          <w:r w:rsidRPr="002D7942">
            <w:rPr>
              <w:b/>
              <w:color w:val="auto"/>
              <w:sz w:val="40"/>
              <w:lang w:val="zh-CN"/>
            </w:rPr>
            <w:t>目录</w:t>
          </w:r>
        </w:p>
        <w:p w14:paraId="2C9CEE65" w14:textId="77777777" w:rsidR="002D7942" w:rsidRPr="00D0487C" w:rsidRDefault="00DA5EE8" w:rsidP="002D7942">
          <w:pPr>
            <w:pStyle w:val="TOC"/>
            <w:jc w:val="center"/>
            <w:rPr>
              <w:b/>
              <w:color w:val="auto"/>
              <w:sz w:val="40"/>
              <w:lang w:val="zh-CN"/>
            </w:rPr>
          </w:pPr>
          <w:r w:rsidRPr="00DA5EE8">
            <w:rPr>
              <w:rFonts w:hint="eastAsia"/>
              <w:b/>
              <w:color w:val="auto"/>
              <w:sz w:val="40"/>
              <w:lang w:val="zh-CN"/>
            </w:rPr>
            <w:t>南阳市建设工程竣工规划核实测绘成果</w:t>
          </w:r>
        </w:p>
        <w:p w14:paraId="1B726BA4" w14:textId="77777777" w:rsidR="002D7942" w:rsidRPr="002D7942" w:rsidRDefault="002D7942" w:rsidP="002D7942">
          <w:pPr>
            <w:rPr>
              <w:lang w:val="zh-CN"/>
            </w:rPr>
          </w:pPr>
        </w:p>
        <w:p w14:paraId="3350C731" w14:textId="1CB84354" w:rsidR="002854E6" w:rsidRDefault="002D7942">
          <w:pPr>
            <w:pStyle w:val="TOC1"/>
            <w:rPr>
              <w:rStyle w:val="ab"/>
            </w:rPr>
          </w:pPr>
          <w:r>
            <w:rPr>
              <w:rFonts w:ascii="微软雅黑 Light" w:eastAsia="微软雅黑 Light" w:hAnsi="微软雅黑 Light"/>
              <w:i/>
              <w:iCs/>
              <w:sz w:val="24"/>
              <w:szCs w:val="24"/>
            </w:rPr>
            <w:fldChar w:fldCharType="begin"/>
          </w:r>
          <w:r>
            <w:rPr>
              <w:i/>
              <w:iCs/>
              <w:sz w:val="24"/>
              <w:szCs w:val="24"/>
            </w:rPr>
            <w:instrText xml:space="preserve"> TOC \o "1-3" \h \z \u </w:instrText>
          </w:r>
          <w:r>
            <w:rPr>
              <w:rFonts w:ascii="微软雅黑 Light" w:eastAsia="微软雅黑 Light" w:hAnsi="微软雅黑 Light"/>
              <w:i/>
              <w:iCs/>
              <w:sz w:val="24"/>
              <w:szCs w:val="24"/>
            </w:rPr>
            <w:fldChar w:fldCharType="separate"/>
          </w:r>
          <w:hyperlink w:anchor="_Toc55832198" w:history="1">
            <w:r w:rsidR="002854E6" w:rsidRPr="00181D6E">
              <w:rPr>
                <w:rStyle w:val="ab"/>
              </w:rPr>
              <w:t>一、</w:t>
            </w:r>
            <w:r w:rsidR="002854E6">
              <w:rPr>
                <w:rFonts w:asciiTheme="minorHAnsi" w:eastAsiaTheme="minorEastAsia" w:hAnsiTheme="minorHAnsi"/>
                <w:b w:val="0"/>
                <w:bCs w:val="0"/>
                <w:caps w:val="0"/>
                <w:sz w:val="21"/>
                <w:szCs w:val="22"/>
              </w:rPr>
              <w:tab/>
            </w:r>
            <w:r w:rsidR="002854E6" w:rsidRPr="00181D6E">
              <w:rPr>
                <w:rStyle w:val="ab"/>
              </w:rPr>
              <w:t>工程情况</w:t>
            </w:r>
            <w:r w:rsidR="002854E6">
              <w:rPr>
                <w:webHidden/>
              </w:rPr>
              <w:tab/>
            </w:r>
            <w:r w:rsidR="002854E6">
              <w:rPr>
                <w:webHidden/>
              </w:rPr>
              <w:fldChar w:fldCharType="begin"/>
            </w:r>
            <w:r w:rsidR="002854E6">
              <w:rPr>
                <w:webHidden/>
              </w:rPr>
              <w:instrText xml:space="preserve"> PAGEREF _Toc55832198 \h </w:instrText>
            </w:r>
            <w:r w:rsidR="002854E6">
              <w:rPr>
                <w:webHidden/>
              </w:rPr>
            </w:r>
            <w:r w:rsidR="002854E6">
              <w:rPr>
                <w:webHidden/>
              </w:rPr>
              <w:fldChar w:fldCharType="separate"/>
            </w:r>
            <w:r w:rsidR="00C306E4">
              <w:rPr>
                <w:webHidden/>
              </w:rPr>
              <w:t>1</w:t>
            </w:r>
            <w:r w:rsidR="002854E6">
              <w:rPr>
                <w:webHidden/>
              </w:rPr>
              <w:fldChar w:fldCharType="end"/>
            </w:r>
          </w:hyperlink>
        </w:p>
        <w:p w14:paraId="31C3E7FE" w14:textId="77777777" w:rsidR="00F41E57" w:rsidRPr="00F41E57" w:rsidRDefault="00F41E57" w:rsidP="00F41E57"/>
        <w:p w14:paraId="3CF68389" w14:textId="3BBF422A" w:rsidR="002854E6" w:rsidRDefault="000646C9">
          <w:pPr>
            <w:pStyle w:val="TOC1"/>
            <w:rPr>
              <w:rStyle w:val="ab"/>
            </w:rPr>
          </w:pPr>
          <w:hyperlink w:anchor="_Toc55832199" w:history="1">
            <w:r w:rsidR="002854E6" w:rsidRPr="00181D6E">
              <w:rPr>
                <w:rStyle w:val="ab"/>
              </w:rPr>
              <w:t>二、</w:t>
            </w:r>
            <w:r w:rsidR="002854E6">
              <w:rPr>
                <w:rFonts w:asciiTheme="minorHAnsi" w:eastAsiaTheme="minorEastAsia" w:hAnsiTheme="minorHAnsi"/>
                <w:b w:val="0"/>
                <w:bCs w:val="0"/>
                <w:caps w:val="0"/>
                <w:sz w:val="21"/>
                <w:szCs w:val="22"/>
              </w:rPr>
              <w:tab/>
            </w:r>
            <w:r w:rsidR="002854E6" w:rsidRPr="00181D6E">
              <w:rPr>
                <w:rStyle w:val="ab"/>
              </w:rPr>
              <w:t>技术标准和依据</w:t>
            </w:r>
            <w:r w:rsidR="002854E6">
              <w:rPr>
                <w:webHidden/>
              </w:rPr>
              <w:tab/>
            </w:r>
            <w:r w:rsidR="002854E6">
              <w:rPr>
                <w:webHidden/>
              </w:rPr>
              <w:fldChar w:fldCharType="begin"/>
            </w:r>
            <w:r w:rsidR="002854E6">
              <w:rPr>
                <w:webHidden/>
              </w:rPr>
              <w:instrText xml:space="preserve"> PAGEREF _Toc55832199 \h </w:instrText>
            </w:r>
            <w:r w:rsidR="002854E6">
              <w:rPr>
                <w:webHidden/>
              </w:rPr>
            </w:r>
            <w:r w:rsidR="002854E6">
              <w:rPr>
                <w:webHidden/>
              </w:rPr>
              <w:fldChar w:fldCharType="separate"/>
            </w:r>
            <w:r w:rsidR="00C306E4">
              <w:rPr>
                <w:webHidden/>
              </w:rPr>
              <w:t>1</w:t>
            </w:r>
            <w:r w:rsidR="002854E6">
              <w:rPr>
                <w:webHidden/>
              </w:rPr>
              <w:fldChar w:fldCharType="end"/>
            </w:r>
          </w:hyperlink>
        </w:p>
        <w:p w14:paraId="6222DE3B" w14:textId="77777777" w:rsidR="00F41E57" w:rsidRPr="00F41E57" w:rsidRDefault="00F41E57" w:rsidP="00F41E57"/>
        <w:p w14:paraId="5820E55A" w14:textId="252DFF53" w:rsidR="002854E6" w:rsidRDefault="000646C9">
          <w:pPr>
            <w:pStyle w:val="TOC1"/>
            <w:rPr>
              <w:rStyle w:val="ab"/>
            </w:rPr>
          </w:pPr>
          <w:hyperlink w:anchor="_Toc55832200" w:history="1">
            <w:r w:rsidR="002854E6" w:rsidRPr="00181D6E">
              <w:rPr>
                <w:rStyle w:val="ab"/>
              </w:rPr>
              <w:t>三、</w:t>
            </w:r>
            <w:r w:rsidR="002854E6">
              <w:rPr>
                <w:rFonts w:asciiTheme="minorHAnsi" w:eastAsiaTheme="minorEastAsia" w:hAnsiTheme="minorHAnsi"/>
                <w:b w:val="0"/>
                <w:bCs w:val="0"/>
                <w:caps w:val="0"/>
                <w:sz w:val="21"/>
                <w:szCs w:val="22"/>
              </w:rPr>
              <w:tab/>
            </w:r>
            <w:r w:rsidR="002854E6" w:rsidRPr="00181D6E">
              <w:rPr>
                <w:rStyle w:val="ab"/>
              </w:rPr>
              <w:t xml:space="preserve">  总平面布置图</w:t>
            </w:r>
            <w:r w:rsidR="002854E6">
              <w:rPr>
                <w:webHidden/>
              </w:rPr>
              <w:tab/>
            </w:r>
            <w:r w:rsidR="002854E6">
              <w:rPr>
                <w:webHidden/>
              </w:rPr>
              <w:fldChar w:fldCharType="begin"/>
            </w:r>
            <w:r w:rsidR="002854E6">
              <w:rPr>
                <w:webHidden/>
              </w:rPr>
              <w:instrText xml:space="preserve"> PAGEREF _Toc55832200 \h </w:instrText>
            </w:r>
            <w:r w:rsidR="002854E6">
              <w:rPr>
                <w:webHidden/>
              </w:rPr>
            </w:r>
            <w:r w:rsidR="002854E6">
              <w:rPr>
                <w:webHidden/>
              </w:rPr>
              <w:fldChar w:fldCharType="separate"/>
            </w:r>
            <w:r w:rsidR="00C306E4">
              <w:rPr>
                <w:webHidden/>
              </w:rPr>
              <w:t>2</w:t>
            </w:r>
            <w:r w:rsidR="002854E6">
              <w:rPr>
                <w:webHidden/>
              </w:rPr>
              <w:fldChar w:fldCharType="end"/>
            </w:r>
          </w:hyperlink>
        </w:p>
        <w:p w14:paraId="1AAF85A2" w14:textId="77777777" w:rsidR="00F41E57" w:rsidRPr="00F41E57" w:rsidRDefault="00F41E57" w:rsidP="00F41E57"/>
        <w:p w14:paraId="010B8B96" w14:textId="15EFDF21" w:rsidR="002854E6" w:rsidRDefault="000646C9">
          <w:pPr>
            <w:pStyle w:val="TOC1"/>
            <w:rPr>
              <w:rStyle w:val="ab"/>
            </w:rPr>
          </w:pPr>
          <w:hyperlink w:anchor="_Toc55832201" w:history="1">
            <w:r w:rsidR="002854E6" w:rsidRPr="00181D6E">
              <w:rPr>
                <w:rStyle w:val="ab"/>
              </w:rPr>
              <w:t>四、</w:t>
            </w:r>
            <w:r w:rsidR="002854E6">
              <w:rPr>
                <w:rFonts w:asciiTheme="minorHAnsi" w:eastAsiaTheme="minorEastAsia" w:hAnsiTheme="minorHAnsi"/>
                <w:b w:val="0"/>
                <w:bCs w:val="0"/>
                <w:caps w:val="0"/>
                <w:sz w:val="21"/>
                <w:szCs w:val="22"/>
              </w:rPr>
              <w:tab/>
            </w:r>
            <w:r w:rsidR="002854E6" w:rsidRPr="00181D6E">
              <w:rPr>
                <w:rStyle w:val="ab"/>
              </w:rPr>
              <w:t>放(验线)记录</w:t>
            </w:r>
            <w:r w:rsidR="002854E6">
              <w:rPr>
                <w:webHidden/>
              </w:rPr>
              <w:tab/>
            </w:r>
            <w:r w:rsidR="002854E6">
              <w:rPr>
                <w:webHidden/>
              </w:rPr>
              <w:fldChar w:fldCharType="begin"/>
            </w:r>
            <w:r w:rsidR="002854E6">
              <w:rPr>
                <w:webHidden/>
              </w:rPr>
              <w:instrText xml:space="preserve"> PAGEREF _Toc55832201 \h </w:instrText>
            </w:r>
            <w:r w:rsidR="002854E6">
              <w:rPr>
                <w:webHidden/>
              </w:rPr>
            </w:r>
            <w:r w:rsidR="002854E6">
              <w:rPr>
                <w:webHidden/>
              </w:rPr>
              <w:fldChar w:fldCharType="separate"/>
            </w:r>
            <w:r w:rsidR="00C306E4">
              <w:rPr>
                <w:webHidden/>
              </w:rPr>
              <w:t>5</w:t>
            </w:r>
            <w:r w:rsidR="002854E6">
              <w:rPr>
                <w:webHidden/>
              </w:rPr>
              <w:fldChar w:fldCharType="end"/>
            </w:r>
          </w:hyperlink>
        </w:p>
        <w:p w14:paraId="3CA3F926" w14:textId="77777777" w:rsidR="00F41E57" w:rsidRPr="00F41E57" w:rsidRDefault="00F41E57" w:rsidP="00F41E57"/>
        <w:p w14:paraId="32F69D75" w14:textId="41C2261C" w:rsidR="002854E6" w:rsidRDefault="000646C9">
          <w:pPr>
            <w:pStyle w:val="TOC1"/>
            <w:rPr>
              <w:rStyle w:val="ab"/>
            </w:rPr>
          </w:pPr>
          <w:hyperlink w:anchor="_Toc55832202" w:history="1">
            <w:r w:rsidR="002854E6" w:rsidRPr="00181D6E">
              <w:rPr>
                <w:rStyle w:val="ab"/>
              </w:rPr>
              <w:t>五、</w:t>
            </w:r>
            <w:r w:rsidR="002854E6">
              <w:rPr>
                <w:rFonts w:asciiTheme="minorHAnsi" w:eastAsiaTheme="minorEastAsia" w:hAnsiTheme="minorHAnsi"/>
                <w:b w:val="0"/>
                <w:bCs w:val="0"/>
                <w:caps w:val="0"/>
                <w:sz w:val="21"/>
                <w:szCs w:val="22"/>
              </w:rPr>
              <w:tab/>
            </w:r>
            <w:r w:rsidR="002854E6" w:rsidRPr="00181D6E">
              <w:rPr>
                <w:rStyle w:val="ab"/>
              </w:rPr>
              <w:t>南阳市建设工程竣工测绘成果</w:t>
            </w:r>
            <w:r w:rsidR="002854E6">
              <w:rPr>
                <w:webHidden/>
              </w:rPr>
              <w:tab/>
            </w:r>
            <w:r w:rsidR="002854E6">
              <w:rPr>
                <w:webHidden/>
              </w:rPr>
              <w:fldChar w:fldCharType="begin"/>
            </w:r>
            <w:r w:rsidR="002854E6">
              <w:rPr>
                <w:webHidden/>
              </w:rPr>
              <w:instrText xml:space="preserve"> PAGEREF _Toc55832202 \h </w:instrText>
            </w:r>
            <w:r w:rsidR="002854E6">
              <w:rPr>
                <w:webHidden/>
              </w:rPr>
            </w:r>
            <w:r w:rsidR="002854E6">
              <w:rPr>
                <w:webHidden/>
              </w:rPr>
              <w:fldChar w:fldCharType="separate"/>
            </w:r>
            <w:r w:rsidR="00C306E4">
              <w:rPr>
                <w:webHidden/>
              </w:rPr>
              <w:t>7</w:t>
            </w:r>
            <w:r w:rsidR="002854E6">
              <w:rPr>
                <w:webHidden/>
              </w:rPr>
              <w:fldChar w:fldCharType="end"/>
            </w:r>
          </w:hyperlink>
        </w:p>
        <w:p w14:paraId="22A1DC6D" w14:textId="77777777" w:rsidR="00F41E57" w:rsidRPr="00F41E57" w:rsidRDefault="00F41E57" w:rsidP="00F41E57"/>
        <w:p w14:paraId="3A03728A" w14:textId="47B2CBB6" w:rsidR="002854E6" w:rsidRDefault="000646C9">
          <w:pPr>
            <w:pStyle w:val="TOC1"/>
            <w:rPr>
              <w:rStyle w:val="ab"/>
            </w:rPr>
          </w:pPr>
          <w:hyperlink w:anchor="_Toc55832203" w:history="1">
            <w:r w:rsidR="002854E6" w:rsidRPr="00181D6E">
              <w:rPr>
                <w:rStyle w:val="ab"/>
              </w:rPr>
              <w:t>六、</w:t>
            </w:r>
            <w:r w:rsidR="002854E6">
              <w:rPr>
                <w:rFonts w:asciiTheme="minorHAnsi" w:eastAsiaTheme="minorEastAsia" w:hAnsiTheme="minorHAnsi"/>
                <w:b w:val="0"/>
                <w:bCs w:val="0"/>
                <w:caps w:val="0"/>
                <w:sz w:val="21"/>
                <w:szCs w:val="22"/>
              </w:rPr>
              <w:tab/>
            </w:r>
            <w:r w:rsidR="002854E6" w:rsidRPr="00181D6E">
              <w:rPr>
                <w:rStyle w:val="ab"/>
              </w:rPr>
              <w:t>南阳市建设工程建筑面积主要技术指标竣工测绘成果</w:t>
            </w:r>
            <w:r w:rsidR="002854E6">
              <w:rPr>
                <w:webHidden/>
              </w:rPr>
              <w:tab/>
            </w:r>
            <w:r w:rsidR="002854E6">
              <w:rPr>
                <w:webHidden/>
              </w:rPr>
              <w:fldChar w:fldCharType="begin"/>
            </w:r>
            <w:r w:rsidR="002854E6">
              <w:rPr>
                <w:webHidden/>
              </w:rPr>
              <w:instrText xml:space="preserve"> PAGEREF _Toc55832203 \h </w:instrText>
            </w:r>
            <w:r w:rsidR="002854E6">
              <w:rPr>
                <w:webHidden/>
              </w:rPr>
            </w:r>
            <w:r w:rsidR="002854E6">
              <w:rPr>
                <w:webHidden/>
              </w:rPr>
              <w:fldChar w:fldCharType="separate"/>
            </w:r>
            <w:r w:rsidR="00C306E4">
              <w:rPr>
                <w:webHidden/>
              </w:rPr>
              <w:t>13</w:t>
            </w:r>
            <w:r w:rsidR="002854E6">
              <w:rPr>
                <w:webHidden/>
              </w:rPr>
              <w:fldChar w:fldCharType="end"/>
            </w:r>
          </w:hyperlink>
        </w:p>
        <w:p w14:paraId="1DEE6C77" w14:textId="77777777" w:rsidR="00F41E57" w:rsidRPr="00F41E57" w:rsidRDefault="00F41E57" w:rsidP="00F41E57"/>
        <w:p w14:paraId="012F7F36" w14:textId="314DDFBA" w:rsidR="0061680E" w:rsidRPr="00C6088B" w:rsidRDefault="002D7942" w:rsidP="00C6088B">
          <w:pPr>
            <w:pStyle w:val="TOC1"/>
            <w:rPr>
              <w:rStyle w:val="ab"/>
              <w:color w:val="auto"/>
              <w:u w:val="none"/>
            </w:rPr>
          </w:pPr>
          <w:r>
            <w:rPr>
              <w:rFonts w:eastAsiaTheme="minorHAnsi"/>
              <w:i/>
              <w:iCs/>
              <w:sz w:val="24"/>
              <w:szCs w:val="24"/>
            </w:rPr>
            <w:fldChar w:fldCharType="end"/>
          </w:r>
          <w:r w:rsidR="00822D4A" w:rsidRPr="00C6088B">
            <w:rPr>
              <w:rStyle w:val="ab"/>
              <w:rFonts w:hint="eastAsia"/>
              <w:color w:val="auto"/>
              <w:u w:val="none"/>
            </w:rPr>
            <w:t>七</w:t>
          </w:r>
          <w:r w:rsidR="0061680E" w:rsidRPr="00C6088B">
            <w:rPr>
              <w:rStyle w:val="ab"/>
              <w:rFonts w:hint="eastAsia"/>
              <w:color w:val="auto"/>
              <w:u w:val="none"/>
            </w:rPr>
            <w:t>、南阳市建设工程竣工核实测绘报告意见</w:t>
          </w:r>
          <w:r w:rsidR="0061680E" w:rsidRPr="00C6088B">
            <w:rPr>
              <w:rStyle w:val="ab"/>
              <w:color w:val="auto"/>
              <w:u w:val="none"/>
            </w:rPr>
            <w:tab/>
          </w:r>
          <w:r w:rsidR="00EB2FA6" w:rsidRPr="00C6088B">
            <w:rPr>
              <w:rStyle w:val="ab"/>
              <w:color w:val="auto"/>
              <w:u w:val="none"/>
            </w:rPr>
            <w:t>16</w:t>
          </w:r>
        </w:p>
        <w:p w14:paraId="162FE16F" w14:textId="77777777" w:rsidR="00993ECF" w:rsidRDefault="000646C9"/>
      </w:sdtContent>
    </w:sdt>
    <w:p w14:paraId="45E8163F" w14:textId="77777777" w:rsidR="00822D4A" w:rsidRDefault="00822D4A">
      <w:pPr>
        <w:widowControl/>
        <w:jc w:val="left"/>
        <w:sectPr w:rsidR="00822D4A" w:rsidSect="00B364C2">
          <w:footerReference w:type="default" r:id="rId10"/>
          <w:type w:val="continuous"/>
          <w:pgSz w:w="23811" w:h="16838" w:orient="landscape" w:code="8"/>
          <w:pgMar w:top="1797" w:right="1440" w:bottom="1797" w:left="1440" w:header="851" w:footer="992" w:gutter="0"/>
          <w:pgNumType w:start="0"/>
          <w:cols w:num="2" w:space="425"/>
          <w:docGrid w:type="lines" w:linePitch="312" w:charSpace="46297"/>
        </w:sectPr>
      </w:pPr>
    </w:p>
    <w:p w14:paraId="73AA59B2" w14:textId="77777777" w:rsidR="00302BD1" w:rsidRDefault="00302BD1">
      <w:pPr>
        <w:widowControl/>
        <w:jc w:val="left"/>
      </w:pPr>
    </w:p>
    <w:p w14:paraId="693FEBE9" w14:textId="524FB78A" w:rsidR="00302BD1" w:rsidRDefault="00302BD1" w:rsidP="004A5736">
      <w:pPr>
        <w:pStyle w:val="aa"/>
        <w:numPr>
          <w:ilvl w:val="0"/>
          <w:numId w:val="4"/>
        </w:numPr>
        <w:spacing w:line="480" w:lineRule="auto"/>
        <w:ind w:firstLineChars="0"/>
        <w:jc w:val="left"/>
        <w:outlineLvl w:val="0"/>
        <w:rPr>
          <w:rFonts w:ascii="宋体" w:eastAsia="宋体" w:hAnsi="宋体"/>
          <w:b/>
          <w:sz w:val="30"/>
          <w:szCs w:val="30"/>
        </w:rPr>
      </w:pPr>
      <w:bookmarkStart w:id="1" w:name="_Toc55832198"/>
      <w:bookmarkStart w:id="2" w:name="OLE_LINK14"/>
      <w:bookmarkStart w:id="3" w:name="OLE_LINK15"/>
      <w:bookmarkStart w:id="4" w:name="OLE_LINK16"/>
      <w:bookmarkStart w:id="5" w:name="OLE_LINK17"/>
      <w:bookmarkStart w:id="6" w:name="OLE_LINK18"/>
      <w:r>
        <w:rPr>
          <w:rFonts w:ascii="宋体" w:eastAsia="宋体" w:hAnsi="宋体" w:hint="eastAsia"/>
          <w:b/>
          <w:sz w:val="30"/>
          <w:szCs w:val="30"/>
        </w:rPr>
        <w:t>工程情况</w:t>
      </w:r>
      <w:bookmarkEnd w:id="1"/>
    </w:p>
    <w:p w14:paraId="544A395D" w14:textId="77777777" w:rsidR="00302BD1" w:rsidRDefault="00302BD1" w:rsidP="00302BD1">
      <w:pPr>
        <w:pStyle w:val="aa"/>
        <w:spacing w:line="480" w:lineRule="auto"/>
        <w:ind w:left="420" w:firstLineChars="0" w:firstLine="0"/>
        <w:jc w:val="left"/>
        <w:rPr>
          <w:rFonts w:ascii="宋体" w:eastAsia="宋体" w:hAnsi="宋体"/>
          <w:b/>
          <w:sz w:val="30"/>
          <w:szCs w:val="30"/>
        </w:rPr>
      </w:pPr>
    </w:p>
    <w:bookmarkEnd w:id="2"/>
    <w:bookmarkEnd w:id="3"/>
    <w:bookmarkEnd w:id="4"/>
    <w:bookmarkEnd w:id="5"/>
    <w:bookmarkEnd w:id="6"/>
    <w:p w14:paraId="441257AD" w14:textId="77777777" w:rsidR="00CE1093" w:rsidRPr="00F05860" w:rsidRDefault="00CE1093" w:rsidP="00CE1093">
      <w:pPr>
        <w:widowControl/>
        <w:spacing w:line="480" w:lineRule="auto"/>
        <w:ind w:left="420"/>
        <w:jc w:val="left"/>
        <w:rPr>
          <w:rFonts w:ascii="宋体" w:eastAsia="宋体" w:hAnsi="宋体" w:cs="Times New Roman"/>
          <w:b/>
          <w:kern w:val="0"/>
          <w:sz w:val="30"/>
          <w:szCs w:val="30"/>
        </w:rPr>
      </w:pPr>
      <w:r w:rsidRPr="00F05860">
        <w:rPr>
          <w:rFonts w:ascii="宋体" w:eastAsia="宋体" w:hAnsi="宋体" w:cs="Times New Roman" w:hint="eastAsia"/>
          <w:b/>
          <w:kern w:val="0"/>
          <w:sz w:val="30"/>
          <w:szCs w:val="30"/>
        </w:rPr>
        <w:t>项目名称：</w:t>
      </w:r>
      <w:r w:rsidRPr="00721FF9">
        <w:rPr>
          <w:rFonts w:ascii="微软雅黑 Light" w:eastAsia="微软雅黑 Light" w:hAnsi="微软雅黑 Light" w:cstheme="majorBidi"/>
          <w:b/>
          <w:bCs/>
          <w:caps/>
          <w:kern w:val="24"/>
          <w:sz w:val="30"/>
          <w:szCs w:val="30"/>
        </w:rPr>
        <w:t>大颗粒</w:t>
      </w:r>
      <w:r w:rsidRPr="00721FF9">
        <w:rPr>
          <w:rFonts w:ascii="微软雅黑 Light" w:eastAsia="微软雅黑 Light" w:hAnsi="微软雅黑 Light" w:cstheme="majorBidi" w:hint="eastAsia"/>
          <w:b/>
          <w:bCs/>
          <w:caps/>
          <w:kern w:val="24"/>
          <w:sz w:val="30"/>
          <w:szCs w:val="30"/>
        </w:rPr>
        <w:t>工业钻石生产线建设项目</w:t>
      </w:r>
    </w:p>
    <w:p w14:paraId="0EBA6164" w14:textId="77777777" w:rsidR="00CE1093" w:rsidRPr="00F05860" w:rsidRDefault="00CE1093" w:rsidP="00CE1093">
      <w:pPr>
        <w:widowControl/>
        <w:spacing w:line="480" w:lineRule="auto"/>
        <w:ind w:left="420"/>
        <w:jc w:val="left"/>
        <w:rPr>
          <w:rFonts w:ascii="宋体" w:eastAsia="宋体" w:hAnsi="宋体" w:cs="Times New Roman"/>
          <w:b/>
          <w:kern w:val="0"/>
          <w:sz w:val="30"/>
          <w:szCs w:val="30"/>
        </w:rPr>
      </w:pPr>
      <w:r w:rsidRPr="00F05860">
        <w:rPr>
          <w:rFonts w:ascii="宋体" w:eastAsia="宋体" w:hAnsi="宋体" w:cs="Times New Roman" w:hint="eastAsia"/>
          <w:b/>
          <w:kern w:val="0"/>
          <w:sz w:val="30"/>
          <w:szCs w:val="30"/>
        </w:rPr>
        <w:t>委托单位：</w:t>
      </w:r>
      <w:r w:rsidRPr="00721FF9">
        <w:rPr>
          <w:rFonts w:ascii="微软雅黑 Light" w:eastAsia="微软雅黑 Light" w:hAnsi="微软雅黑 Light" w:cstheme="majorBidi" w:hint="eastAsia"/>
          <w:b/>
          <w:bCs/>
          <w:caps/>
          <w:kern w:val="24"/>
          <w:sz w:val="30"/>
          <w:szCs w:val="30"/>
        </w:rPr>
        <w:t>中南钻石有限公司</w:t>
      </w:r>
    </w:p>
    <w:p w14:paraId="1F36EF21" w14:textId="77777777" w:rsidR="00CE1093" w:rsidRPr="00F05860" w:rsidRDefault="00CE1093" w:rsidP="00CE1093">
      <w:pPr>
        <w:widowControl/>
        <w:spacing w:line="480" w:lineRule="auto"/>
        <w:ind w:left="420"/>
        <w:jc w:val="left"/>
        <w:rPr>
          <w:rFonts w:ascii="宋体" w:eastAsia="宋体" w:hAnsi="宋体" w:cs="Times New Roman"/>
          <w:b/>
          <w:kern w:val="0"/>
          <w:sz w:val="30"/>
          <w:szCs w:val="30"/>
        </w:rPr>
      </w:pPr>
      <w:r w:rsidRPr="00F05860">
        <w:rPr>
          <w:rFonts w:ascii="宋体" w:eastAsia="宋体" w:hAnsi="宋体" w:cs="Times New Roman" w:hint="eastAsia"/>
          <w:b/>
          <w:kern w:val="0"/>
          <w:sz w:val="30"/>
          <w:szCs w:val="30"/>
        </w:rPr>
        <w:t>建设工程位置：</w:t>
      </w:r>
      <w:r>
        <w:rPr>
          <w:rFonts w:ascii="宋体" w:eastAsia="宋体" w:hAnsi="宋体" w:cs="Times New Roman" w:hint="eastAsia"/>
          <w:b/>
          <w:kern w:val="0"/>
          <w:sz w:val="30"/>
          <w:szCs w:val="30"/>
        </w:rPr>
        <w:t>车站路以东、三号路以北、四号路以南</w:t>
      </w:r>
    </w:p>
    <w:p w14:paraId="19808880" w14:textId="77777777" w:rsidR="00CE1093" w:rsidRPr="00F05860" w:rsidRDefault="00CE1093" w:rsidP="00CE1093">
      <w:pPr>
        <w:widowControl/>
        <w:spacing w:line="480" w:lineRule="auto"/>
        <w:ind w:left="420"/>
        <w:jc w:val="left"/>
        <w:rPr>
          <w:rFonts w:ascii="宋体" w:eastAsia="宋体" w:hAnsi="宋体" w:cs="Times New Roman"/>
          <w:b/>
          <w:kern w:val="0"/>
          <w:sz w:val="30"/>
          <w:szCs w:val="30"/>
        </w:rPr>
      </w:pPr>
      <w:r w:rsidRPr="00F05860">
        <w:rPr>
          <w:rFonts w:ascii="宋体" w:eastAsia="宋体" w:hAnsi="宋体" w:cs="Times New Roman" w:hint="eastAsia"/>
          <w:b/>
          <w:kern w:val="0"/>
          <w:sz w:val="30"/>
          <w:szCs w:val="30"/>
        </w:rPr>
        <w:t>建设单位联系人：</w:t>
      </w:r>
      <w:r>
        <w:rPr>
          <w:rFonts w:ascii="宋体" w:eastAsia="宋体" w:hAnsi="宋体" w:cs="Times New Roman" w:hint="eastAsia"/>
          <w:b/>
          <w:kern w:val="0"/>
          <w:sz w:val="30"/>
          <w:szCs w:val="30"/>
        </w:rPr>
        <w:t>孙博</w:t>
      </w:r>
    </w:p>
    <w:p w14:paraId="73016339" w14:textId="77777777" w:rsidR="00CE1093" w:rsidRPr="00F05860" w:rsidRDefault="00CE1093" w:rsidP="00CE1093">
      <w:pPr>
        <w:widowControl/>
        <w:spacing w:line="480" w:lineRule="auto"/>
        <w:ind w:left="420"/>
        <w:jc w:val="left"/>
        <w:rPr>
          <w:rFonts w:ascii="宋体" w:eastAsia="宋体" w:hAnsi="宋体" w:cs="Times New Roman"/>
          <w:b/>
          <w:kern w:val="0"/>
          <w:sz w:val="30"/>
          <w:szCs w:val="30"/>
        </w:rPr>
      </w:pPr>
      <w:r w:rsidRPr="00F05860">
        <w:rPr>
          <w:rFonts w:ascii="宋体" w:eastAsia="宋体" w:hAnsi="宋体" w:cs="Times New Roman" w:hint="eastAsia"/>
          <w:b/>
          <w:kern w:val="0"/>
          <w:sz w:val="30"/>
          <w:szCs w:val="30"/>
        </w:rPr>
        <w:t>电话：</w:t>
      </w:r>
      <w:r>
        <w:rPr>
          <w:rFonts w:ascii="宋体" w:eastAsia="宋体" w:hAnsi="宋体" w:cs="Times New Roman" w:hint="eastAsia"/>
          <w:b/>
          <w:kern w:val="0"/>
          <w:sz w:val="30"/>
          <w:szCs w:val="30"/>
        </w:rPr>
        <w:t>18338330330</w:t>
      </w:r>
    </w:p>
    <w:p w14:paraId="46FC6C75" w14:textId="77777777" w:rsidR="00302BD1" w:rsidRPr="00CE1093" w:rsidRDefault="00302BD1" w:rsidP="00302BD1">
      <w:pPr>
        <w:pStyle w:val="aa"/>
        <w:spacing w:line="480" w:lineRule="auto"/>
        <w:ind w:left="420" w:firstLineChars="0" w:firstLine="0"/>
        <w:jc w:val="left"/>
        <w:rPr>
          <w:rFonts w:ascii="宋体" w:eastAsia="宋体" w:hAnsi="宋体"/>
          <w:b/>
          <w:sz w:val="30"/>
          <w:szCs w:val="30"/>
        </w:rPr>
      </w:pPr>
    </w:p>
    <w:p w14:paraId="5CD9981F" w14:textId="77777777" w:rsidR="00302BD1" w:rsidRDefault="00302BD1" w:rsidP="00302BD1">
      <w:pPr>
        <w:pStyle w:val="aa"/>
        <w:spacing w:line="480" w:lineRule="auto"/>
        <w:ind w:left="420" w:firstLineChars="0" w:firstLine="0"/>
        <w:jc w:val="left"/>
        <w:rPr>
          <w:rFonts w:ascii="宋体" w:eastAsia="宋体" w:hAnsi="宋体"/>
          <w:b/>
          <w:sz w:val="30"/>
          <w:szCs w:val="30"/>
        </w:rPr>
      </w:pPr>
    </w:p>
    <w:p w14:paraId="22ADD260" w14:textId="77777777" w:rsidR="00302BD1" w:rsidRDefault="00302BD1" w:rsidP="00302BD1">
      <w:pPr>
        <w:pStyle w:val="aa"/>
        <w:spacing w:line="480" w:lineRule="auto"/>
        <w:ind w:left="420" w:firstLineChars="0" w:firstLine="0"/>
        <w:jc w:val="left"/>
        <w:rPr>
          <w:rFonts w:ascii="宋体" w:eastAsia="宋体" w:hAnsi="宋体"/>
          <w:b/>
          <w:sz w:val="30"/>
          <w:szCs w:val="30"/>
        </w:rPr>
      </w:pPr>
    </w:p>
    <w:p w14:paraId="016C830C" w14:textId="77777777" w:rsidR="00302BD1" w:rsidRDefault="00302BD1" w:rsidP="00302BD1">
      <w:pPr>
        <w:pStyle w:val="aa"/>
        <w:spacing w:line="480" w:lineRule="auto"/>
        <w:ind w:left="420" w:firstLineChars="0" w:firstLine="0"/>
        <w:jc w:val="left"/>
        <w:rPr>
          <w:rFonts w:ascii="宋体" w:eastAsia="宋体" w:hAnsi="宋体"/>
          <w:b/>
          <w:sz w:val="30"/>
          <w:szCs w:val="30"/>
        </w:rPr>
      </w:pPr>
    </w:p>
    <w:p w14:paraId="3AEC127D" w14:textId="77777777" w:rsidR="00302BD1" w:rsidRDefault="00302BD1" w:rsidP="00302BD1">
      <w:pPr>
        <w:pStyle w:val="aa"/>
        <w:spacing w:line="480" w:lineRule="auto"/>
        <w:ind w:left="420" w:firstLineChars="0" w:firstLine="0"/>
        <w:jc w:val="left"/>
        <w:rPr>
          <w:rFonts w:ascii="宋体" w:eastAsia="宋体" w:hAnsi="宋体"/>
          <w:b/>
          <w:sz w:val="30"/>
          <w:szCs w:val="30"/>
        </w:rPr>
      </w:pPr>
    </w:p>
    <w:p w14:paraId="0D8E28EB" w14:textId="77777777" w:rsidR="00302BD1" w:rsidRDefault="00302BD1" w:rsidP="00302BD1">
      <w:pPr>
        <w:pStyle w:val="aa"/>
        <w:spacing w:line="480" w:lineRule="auto"/>
        <w:ind w:left="420" w:firstLineChars="0" w:firstLine="0"/>
        <w:jc w:val="left"/>
        <w:rPr>
          <w:rFonts w:ascii="宋体" w:eastAsia="宋体" w:hAnsi="宋体"/>
          <w:b/>
          <w:sz w:val="30"/>
          <w:szCs w:val="30"/>
        </w:rPr>
      </w:pPr>
    </w:p>
    <w:p w14:paraId="21C486B4" w14:textId="77777777" w:rsidR="00302BD1" w:rsidRDefault="00302BD1" w:rsidP="00302BD1">
      <w:pPr>
        <w:pStyle w:val="aa"/>
        <w:spacing w:line="480" w:lineRule="auto"/>
        <w:ind w:left="420" w:firstLineChars="0" w:firstLine="0"/>
        <w:jc w:val="left"/>
        <w:rPr>
          <w:rFonts w:ascii="宋体" w:eastAsia="宋体" w:hAnsi="宋体"/>
          <w:b/>
          <w:sz w:val="30"/>
          <w:szCs w:val="30"/>
        </w:rPr>
      </w:pPr>
    </w:p>
    <w:p w14:paraId="0B707E3C" w14:textId="77777777" w:rsidR="00302BD1" w:rsidRDefault="00302BD1" w:rsidP="00302BD1">
      <w:pPr>
        <w:pStyle w:val="aa"/>
        <w:spacing w:line="480" w:lineRule="auto"/>
        <w:ind w:left="420" w:firstLineChars="0" w:firstLine="0"/>
        <w:jc w:val="left"/>
        <w:rPr>
          <w:rFonts w:ascii="宋体" w:eastAsia="宋体" w:hAnsi="宋体"/>
          <w:b/>
          <w:sz w:val="30"/>
          <w:szCs w:val="30"/>
        </w:rPr>
      </w:pPr>
    </w:p>
    <w:p w14:paraId="75A78B47" w14:textId="77777777" w:rsidR="00302BD1" w:rsidRDefault="00302BD1" w:rsidP="00302BD1">
      <w:pPr>
        <w:pStyle w:val="aa"/>
        <w:spacing w:line="480" w:lineRule="auto"/>
        <w:ind w:left="420" w:firstLineChars="0" w:firstLine="0"/>
        <w:jc w:val="left"/>
        <w:rPr>
          <w:rFonts w:ascii="宋体" w:eastAsia="宋体" w:hAnsi="宋体"/>
          <w:b/>
          <w:sz w:val="30"/>
          <w:szCs w:val="30"/>
        </w:rPr>
      </w:pPr>
    </w:p>
    <w:p w14:paraId="5EBCAE90" w14:textId="280C6132" w:rsidR="00302BD1" w:rsidRDefault="00302BD1" w:rsidP="004A5736">
      <w:pPr>
        <w:pStyle w:val="aa"/>
        <w:numPr>
          <w:ilvl w:val="0"/>
          <w:numId w:val="4"/>
        </w:numPr>
        <w:spacing w:line="480" w:lineRule="auto"/>
        <w:ind w:firstLineChars="0"/>
        <w:jc w:val="left"/>
        <w:outlineLvl w:val="0"/>
        <w:rPr>
          <w:rFonts w:ascii="宋体" w:eastAsia="宋体" w:hAnsi="宋体"/>
          <w:b/>
          <w:sz w:val="30"/>
          <w:szCs w:val="30"/>
        </w:rPr>
      </w:pPr>
      <w:bookmarkStart w:id="7" w:name="OLE_LINK19"/>
      <w:bookmarkStart w:id="8" w:name="OLE_LINK20"/>
      <w:bookmarkStart w:id="9" w:name="_Toc55832199"/>
      <w:r>
        <w:rPr>
          <w:rFonts w:ascii="宋体" w:eastAsia="宋体" w:hAnsi="宋体" w:hint="eastAsia"/>
          <w:b/>
          <w:sz w:val="30"/>
          <w:szCs w:val="30"/>
        </w:rPr>
        <w:t>技术标准和依据</w:t>
      </w:r>
      <w:bookmarkEnd w:id="7"/>
      <w:bookmarkEnd w:id="8"/>
      <w:bookmarkEnd w:id="9"/>
    </w:p>
    <w:p w14:paraId="0781AE6C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 w:hint="eastAsia"/>
          <w:sz w:val="30"/>
          <w:szCs w:val="30"/>
        </w:rPr>
        <w:t xml:space="preserve">   </w:t>
      </w:r>
      <w:r w:rsidRPr="008F7996">
        <w:rPr>
          <w:rFonts w:ascii="宋体" w:eastAsia="宋体" w:hAnsi="宋体" w:hint="eastAsia"/>
          <w:sz w:val="30"/>
          <w:szCs w:val="30"/>
        </w:rPr>
        <w:t>《城市测量规范》</w:t>
      </w:r>
      <w:r w:rsidRPr="008F7996">
        <w:rPr>
          <w:rFonts w:ascii="宋体" w:eastAsia="宋体" w:hAnsi="宋体"/>
          <w:sz w:val="30"/>
          <w:szCs w:val="30"/>
        </w:rPr>
        <w:t>CJJ 8-2011</w:t>
      </w:r>
    </w:p>
    <w:p w14:paraId="150D0C20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 w:hint="eastAsia"/>
          <w:sz w:val="30"/>
          <w:szCs w:val="30"/>
        </w:rPr>
        <w:t xml:space="preserve">   </w:t>
      </w:r>
      <w:r w:rsidRPr="008F7996">
        <w:rPr>
          <w:rFonts w:ascii="宋体" w:eastAsia="宋体" w:hAnsi="宋体" w:hint="eastAsia"/>
          <w:sz w:val="30"/>
          <w:szCs w:val="30"/>
        </w:rPr>
        <w:t>《工程测量规范》</w:t>
      </w:r>
      <w:r w:rsidRPr="008F7996">
        <w:rPr>
          <w:rFonts w:ascii="宋体" w:eastAsia="宋体" w:hAnsi="宋体"/>
          <w:sz w:val="30"/>
          <w:szCs w:val="30"/>
        </w:rPr>
        <w:t>GB 50026-2007</w:t>
      </w:r>
    </w:p>
    <w:p w14:paraId="3096E584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 w:hint="eastAsia"/>
          <w:sz w:val="30"/>
          <w:szCs w:val="30"/>
        </w:rPr>
        <w:t xml:space="preserve">   </w:t>
      </w:r>
      <w:r w:rsidRPr="008F7996">
        <w:rPr>
          <w:rFonts w:ascii="宋体" w:eastAsia="宋体" w:hAnsi="宋体" w:hint="eastAsia"/>
          <w:sz w:val="30"/>
          <w:szCs w:val="30"/>
        </w:rPr>
        <w:t>《卫星定位城市测量技术规范》</w:t>
      </w:r>
      <w:r w:rsidRPr="008F7996">
        <w:rPr>
          <w:rFonts w:ascii="宋体" w:eastAsia="宋体" w:hAnsi="宋体"/>
          <w:sz w:val="30"/>
          <w:szCs w:val="30"/>
        </w:rPr>
        <w:t>CJJ/T 73-2010</w:t>
      </w:r>
    </w:p>
    <w:p w14:paraId="27EFD425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 w:hint="eastAsia"/>
          <w:sz w:val="30"/>
          <w:szCs w:val="30"/>
        </w:rPr>
        <w:t xml:space="preserve">   </w:t>
      </w:r>
      <w:r w:rsidRPr="008F7996">
        <w:rPr>
          <w:rFonts w:ascii="宋体" w:eastAsia="宋体" w:hAnsi="宋体" w:hint="eastAsia"/>
          <w:sz w:val="30"/>
          <w:szCs w:val="30"/>
        </w:rPr>
        <w:t>《全球定位系统（</w:t>
      </w:r>
      <w:r w:rsidRPr="008F7996">
        <w:rPr>
          <w:rFonts w:ascii="宋体" w:eastAsia="宋体" w:hAnsi="宋体"/>
          <w:sz w:val="30"/>
          <w:szCs w:val="30"/>
        </w:rPr>
        <w:t>GPS）测量规范》GB/T 18314—200</w:t>
      </w:r>
      <w:r>
        <w:rPr>
          <w:rFonts w:ascii="宋体" w:eastAsia="宋体" w:hAnsi="宋体"/>
          <w:sz w:val="30"/>
          <w:szCs w:val="30"/>
        </w:rPr>
        <w:t>9</w:t>
      </w:r>
    </w:p>
    <w:p w14:paraId="36AA4517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 w:hint="eastAsia"/>
          <w:sz w:val="30"/>
          <w:szCs w:val="30"/>
        </w:rPr>
        <w:t xml:space="preserve">   </w:t>
      </w:r>
      <w:r w:rsidRPr="008F7996">
        <w:rPr>
          <w:rFonts w:ascii="宋体" w:eastAsia="宋体" w:hAnsi="宋体" w:hint="eastAsia"/>
          <w:sz w:val="30"/>
          <w:szCs w:val="30"/>
        </w:rPr>
        <w:t>《</w:t>
      </w:r>
      <w:r w:rsidRPr="008F7996">
        <w:rPr>
          <w:rFonts w:ascii="宋体" w:eastAsia="宋体" w:hAnsi="宋体"/>
          <w:sz w:val="30"/>
          <w:szCs w:val="30"/>
        </w:rPr>
        <w:t>1:500 1:1000 1:2000地形图图式》</w:t>
      </w:r>
      <w:r>
        <w:rPr>
          <w:rFonts w:ascii="宋体" w:eastAsia="宋体" w:hAnsi="宋体"/>
          <w:sz w:val="30"/>
          <w:szCs w:val="30"/>
        </w:rPr>
        <w:t>GB/T 20257.1-201</w:t>
      </w:r>
      <w:r w:rsidRPr="008F7996">
        <w:rPr>
          <w:rFonts w:ascii="宋体" w:eastAsia="宋体" w:hAnsi="宋体"/>
          <w:sz w:val="30"/>
          <w:szCs w:val="30"/>
        </w:rPr>
        <w:t>7</w:t>
      </w:r>
    </w:p>
    <w:p w14:paraId="3D295F4B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 w:hint="eastAsia"/>
          <w:sz w:val="30"/>
          <w:szCs w:val="30"/>
        </w:rPr>
        <w:t xml:space="preserve">   </w:t>
      </w:r>
      <w:r w:rsidRPr="008F7996">
        <w:rPr>
          <w:rFonts w:ascii="宋体" w:eastAsia="宋体" w:hAnsi="宋体" w:hint="eastAsia"/>
          <w:sz w:val="30"/>
          <w:szCs w:val="30"/>
        </w:rPr>
        <w:t>《</w:t>
      </w:r>
      <w:r w:rsidRPr="008F7996">
        <w:rPr>
          <w:rFonts w:ascii="宋体" w:eastAsia="宋体" w:hAnsi="宋体"/>
          <w:sz w:val="30"/>
          <w:szCs w:val="30"/>
        </w:rPr>
        <w:t>1:500 1:1000 1:2000地形图数字化规范》GB/T 17160-</w:t>
      </w:r>
      <w:r>
        <w:rPr>
          <w:rFonts w:ascii="宋体" w:eastAsia="宋体" w:hAnsi="宋体"/>
          <w:sz w:val="30"/>
          <w:szCs w:val="30"/>
        </w:rPr>
        <w:t>2008</w:t>
      </w:r>
    </w:p>
    <w:p w14:paraId="77399536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 w:hint="eastAsia"/>
          <w:sz w:val="30"/>
          <w:szCs w:val="30"/>
        </w:rPr>
        <w:t xml:space="preserve">   </w:t>
      </w:r>
      <w:r w:rsidRPr="008F7996">
        <w:rPr>
          <w:rFonts w:ascii="宋体" w:eastAsia="宋体" w:hAnsi="宋体" w:hint="eastAsia"/>
          <w:sz w:val="30"/>
          <w:szCs w:val="30"/>
        </w:rPr>
        <w:t>《数字测绘产品检查验收规定和质量评定》</w:t>
      </w:r>
      <w:r w:rsidRPr="008F7996">
        <w:rPr>
          <w:rFonts w:ascii="宋体" w:eastAsia="宋体" w:hAnsi="宋体"/>
          <w:sz w:val="30"/>
          <w:szCs w:val="30"/>
        </w:rPr>
        <w:t>GB/T 18316-</w:t>
      </w:r>
      <w:r>
        <w:rPr>
          <w:rFonts w:ascii="宋体" w:eastAsia="宋体" w:hAnsi="宋体"/>
          <w:sz w:val="30"/>
          <w:szCs w:val="30"/>
        </w:rPr>
        <w:t>2008</w:t>
      </w:r>
    </w:p>
    <w:p w14:paraId="771E3811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 w:hint="eastAsia"/>
          <w:sz w:val="30"/>
          <w:szCs w:val="30"/>
        </w:rPr>
        <w:t xml:space="preserve">   </w:t>
      </w:r>
      <w:r w:rsidRPr="008F7996">
        <w:rPr>
          <w:rFonts w:ascii="宋体" w:eastAsia="宋体" w:hAnsi="宋体" w:hint="eastAsia"/>
          <w:sz w:val="30"/>
          <w:szCs w:val="30"/>
        </w:rPr>
        <w:t>《国家三、四等水准测量规范》</w:t>
      </w:r>
      <w:r w:rsidRPr="008F7996">
        <w:rPr>
          <w:rFonts w:ascii="宋体" w:eastAsia="宋体" w:hAnsi="宋体"/>
          <w:sz w:val="30"/>
          <w:szCs w:val="30"/>
        </w:rPr>
        <w:t>GB 12898-2009</w:t>
      </w:r>
    </w:p>
    <w:p w14:paraId="5D59E354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 w:hint="eastAsia"/>
          <w:sz w:val="30"/>
          <w:szCs w:val="30"/>
        </w:rPr>
        <w:t xml:space="preserve">   </w:t>
      </w:r>
      <w:r w:rsidRPr="008F7996">
        <w:rPr>
          <w:rFonts w:ascii="宋体" w:eastAsia="宋体" w:hAnsi="宋体" w:hint="eastAsia"/>
          <w:sz w:val="30"/>
          <w:szCs w:val="30"/>
        </w:rPr>
        <w:t>《测绘产品检查验收规定》</w:t>
      </w:r>
      <w:r w:rsidRPr="008F7996">
        <w:rPr>
          <w:rFonts w:ascii="宋体" w:eastAsia="宋体" w:hAnsi="宋体"/>
          <w:sz w:val="30"/>
          <w:szCs w:val="30"/>
        </w:rPr>
        <w:t>CH 1002-</w:t>
      </w:r>
      <w:r>
        <w:rPr>
          <w:rFonts w:ascii="宋体" w:eastAsia="宋体" w:hAnsi="宋体"/>
          <w:sz w:val="30"/>
          <w:szCs w:val="30"/>
        </w:rPr>
        <w:t>19</w:t>
      </w:r>
      <w:r w:rsidRPr="008F7996">
        <w:rPr>
          <w:rFonts w:ascii="宋体" w:eastAsia="宋体" w:hAnsi="宋体"/>
          <w:sz w:val="30"/>
          <w:szCs w:val="30"/>
        </w:rPr>
        <w:t>95</w:t>
      </w:r>
    </w:p>
    <w:p w14:paraId="5C72F0CB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 w:rsidRPr="008F7996">
        <w:rPr>
          <w:rFonts w:ascii="宋体" w:eastAsia="宋体" w:hAnsi="宋体" w:hint="eastAsia"/>
          <w:sz w:val="30"/>
          <w:szCs w:val="30"/>
        </w:rPr>
        <w:t>《测绘产品质量评定标准》</w:t>
      </w:r>
      <w:r w:rsidRPr="008F7996">
        <w:rPr>
          <w:rFonts w:ascii="宋体" w:eastAsia="宋体" w:hAnsi="宋体"/>
          <w:sz w:val="30"/>
          <w:szCs w:val="30"/>
        </w:rPr>
        <w:t>CH 1003-</w:t>
      </w:r>
      <w:r>
        <w:rPr>
          <w:rFonts w:ascii="宋体" w:eastAsia="宋体" w:hAnsi="宋体"/>
          <w:sz w:val="30"/>
          <w:szCs w:val="30"/>
        </w:rPr>
        <w:t>19</w:t>
      </w:r>
      <w:r w:rsidRPr="008F7996">
        <w:rPr>
          <w:rFonts w:ascii="宋体" w:eastAsia="宋体" w:hAnsi="宋体"/>
          <w:sz w:val="30"/>
          <w:szCs w:val="30"/>
        </w:rPr>
        <w:t>95</w:t>
      </w:r>
    </w:p>
    <w:p w14:paraId="408C8F70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 w:rsidRPr="008F7996">
        <w:rPr>
          <w:rFonts w:ascii="宋体" w:eastAsia="宋体" w:hAnsi="宋体" w:hint="eastAsia"/>
          <w:sz w:val="30"/>
          <w:szCs w:val="30"/>
        </w:rPr>
        <w:t>《数字测绘成果质量检查与查验收》</w:t>
      </w:r>
      <w:r w:rsidRPr="008F7996">
        <w:rPr>
          <w:rFonts w:ascii="宋体" w:eastAsia="宋体" w:hAnsi="宋体"/>
          <w:sz w:val="30"/>
          <w:szCs w:val="30"/>
        </w:rPr>
        <w:t>GB/T 18316-2008</w:t>
      </w:r>
    </w:p>
    <w:p w14:paraId="6B67808B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 w:rsidRPr="008F7996">
        <w:rPr>
          <w:rFonts w:ascii="宋体" w:eastAsia="宋体" w:hAnsi="宋体" w:hint="eastAsia"/>
          <w:sz w:val="30"/>
          <w:szCs w:val="30"/>
        </w:rPr>
        <w:t>《中、短程光电测距规范》</w:t>
      </w:r>
      <w:r w:rsidRPr="008F7996">
        <w:rPr>
          <w:rFonts w:ascii="宋体" w:eastAsia="宋体" w:hAnsi="宋体"/>
          <w:sz w:val="30"/>
          <w:szCs w:val="30"/>
        </w:rPr>
        <w:t>GB/T 16818-2008</w:t>
      </w:r>
    </w:p>
    <w:p w14:paraId="7CBB51EC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 w:hint="eastAsia"/>
          <w:sz w:val="30"/>
          <w:szCs w:val="30"/>
        </w:rPr>
        <w:t xml:space="preserve"> </w:t>
      </w:r>
      <w:r w:rsidRPr="008F7996">
        <w:rPr>
          <w:rFonts w:ascii="宋体" w:eastAsia="宋体" w:hAnsi="宋体" w:hint="eastAsia"/>
          <w:sz w:val="30"/>
          <w:szCs w:val="30"/>
        </w:rPr>
        <w:t>委托方提供的建设工程规划图、附件</w:t>
      </w:r>
    </w:p>
    <w:p w14:paraId="3942CDA3" w14:textId="77777777" w:rsidR="00E979FB" w:rsidRPr="008F7996" w:rsidRDefault="00E979FB" w:rsidP="00E979FB">
      <w:pPr>
        <w:pStyle w:val="aa"/>
        <w:widowControl/>
        <w:numPr>
          <w:ilvl w:val="0"/>
          <w:numId w:val="21"/>
        </w:numPr>
        <w:ind w:firstLineChars="0"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/>
          <w:sz w:val="30"/>
          <w:szCs w:val="30"/>
        </w:rPr>
        <w:t xml:space="preserve"> </w:t>
      </w:r>
      <w:r w:rsidRPr="008F7996">
        <w:rPr>
          <w:rFonts w:ascii="宋体" w:eastAsia="宋体" w:hAnsi="宋体" w:hint="eastAsia"/>
          <w:sz w:val="30"/>
          <w:szCs w:val="30"/>
        </w:rPr>
        <w:t>建设工程竣工规划验收</w:t>
      </w:r>
      <w:r w:rsidRPr="008F7996">
        <w:rPr>
          <w:rFonts w:ascii="宋体" w:eastAsia="宋体" w:hAnsi="宋体"/>
          <w:sz w:val="30"/>
          <w:szCs w:val="30"/>
        </w:rPr>
        <w:t xml:space="preserve"> （核实）细则</w:t>
      </w:r>
    </w:p>
    <w:p w14:paraId="52D7A647" w14:textId="77777777" w:rsidR="00E979FB" w:rsidRDefault="00E979FB" w:rsidP="00E979FB">
      <w:pPr>
        <w:pStyle w:val="aa"/>
        <w:numPr>
          <w:ilvl w:val="0"/>
          <w:numId w:val="21"/>
        </w:numPr>
        <w:ind w:firstLineChars="0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/>
          <w:sz w:val="30"/>
          <w:szCs w:val="30"/>
        </w:rPr>
        <w:t xml:space="preserve"> </w:t>
      </w:r>
      <w:r>
        <w:rPr>
          <w:rFonts w:ascii="宋体" w:eastAsia="宋体" w:hAnsi="宋体" w:hint="eastAsia"/>
          <w:sz w:val="30"/>
          <w:szCs w:val="30"/>
        </w:rPr>
        <w:t>建筑工程建筑面积计算规范  GB/T50353-2013</w:t>
      </w:r>
    </w:p>
    <w:p w14:paraId="3612D73F" w14:textId="7F11AEE9" w:rsidR="00155CD1" w:rsidRDefault="00155CD1">
      <w:pPr>
        <w:widowControl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/>
          <w:sz w:val="30"/>
          <w:szCs w:val="30"/>
        </w:rPr>
        <w:br w:type="page"/>
      </w:r>
    </w:p>
    <w:p w14:paraId="64701EE6" w14:textId="77777777" w:rsidR="000C1FEE" w:rsidRDefault="000C1FEE" w:rsidP="00E979FB">
      <w:pPr>
        <w:pStyle w:val="aa"/>
        <w:numPr>
          <w:ilvl w:val="0"/>
          <w:numId w:val="8"/>
        </w:numPr>
        <w:ind w:firstLineChars="0"/>
        <w:rPr>
          <w:rFonts w:ascii="宋体" w:eastAsia="宋体" w:hAnsi="宋体"/>
          <w:sz w:val="30"/>
          <w:szCs w:val="30"/>
        </w:rPr>
        <w:sectPr w:rsidR="000C1FEE" w:rsidSect="00822D4A">
          <w:footerReference w:type="default" r:id="rId11"/>
          <w:pgSz w:w="23811" w:h="16838" w:orient="landscape" w:code="8"/>
          <w:pgMar w:top="1797" w:right="1440" w:bottom="1797" w:left="1440" w:header="851" w:footer="992" w:gutter="0"/>
          <w:pgNumType w:start="1"/>
          <w:cols w:num="2" w:space="425"/>
          <w:docGrid w:type="lines" w:linePitch="312" w:charSpace="46297"/>
        </w:sectPr>
      </w:pPr>
    </w:p>
    <w:p w14:paraId="0BD8637B" w14:textId="11D7A09B" w:rsidR="00F37653" w:rsidRPr="004A5736" w:rsidRDefault="00B769DD" w:rsidP="004A5736">
      <w:pPr>
        <w:pStyle w:val="aa"/>
        <w:numPr>
          <w:ilvl w:val="0"/>
          <w:numId w:val="4"/>
        </w:numPr>
        <w:spacing w:line="480" w:lineRule="auto"/>
        <w:ind w:firstLineChars="0"/>
        <w:jc w:val="left"/>
        <w:outlineLvl w:val="0"/>
        <w:rPr>
          <w:rFonts w:ascii="宋体" w:eastAsia="宋体" w:hAnsi="宋体"/>
          <w:b/>
          <w:sz w:val="30"/>
          <w:szCs w:val="30"/>
        </w:rPr>
      </w:pPr>
      <w:bookmarkStart w:id="10" w:name="_Toc55832200"/>
      <w:r w:rsidRPr="00B769DD">
        <w:rPr>
          <w:rFonts w:ascii="宋体" w:eastAsia="宋体" w:hAnsi="宋体"/>
          <w:noProof/>
          <w:sz w:val="30"/>
          <w:szCs w:val="30"/>
        </w:rPr>
        <w:lastRenderedPageBreak/>
        <w:drawing>
          <wp:anchor distT="0" distB="0" distL="114300" distR="114300" simplePos="0" relativeHeight="251660800" behindDoc="0" locked="0" layoutInCell="1" allowOverlap="1" wp14:anchorId="317349FD" wp14:editId="27A6C288">
            <wp:simplePos x="0" y="0"/>
            <wp:positionH relativeFrom="margin">
              <wp:align>center</wp:align>
            </wp:positionH>
            <wp:positionV relativeFrom="paragraph">
              <wp:posOffset>397510</wp:posOffset>
            </wp:positionV>
            <wp:extent cx="11643360" cy="8260239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43360" cy="8260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1FEE" w:rsidRPr="004A5736">
        <w:rPr>
          <w:rFonts w:ascii="宋体" w:eastAsia="宋体" w:hAnsi="宋体"/>
          <w:b/>
          <w:sz w:val="30"/>
          <w:szCs w:val="30"/>
        </w:rPr>
        <w:t xml:space="preserve"> </w:t>
      </w:r>
      <w:r w:rsidR="000C1FEE" w:rsidRPr="004A5736">
        <w:rPr>
          <w:rFonts w:ascii="宋体" w:eastAsia="宋体" w:hAnsi="宋体"/>
          <w:b/>
          <w:sz w:val="30"/>
          <w:szCs w:val="30"/>
        </w:rPr>
        <w:tab/>
        <w:t>总平面布置图</w:t>
      </w:r>
      <w:bookmarkEnd w:id="10"/>
    </w:p>
    <w:p w14:paraId="076D2620" w14:textId="5AF9BF06" w:rsidR="00A30FB5" w:rsidRDefault="00F37653">
      <w:pPr>
        <w:widowControl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/>
          <w:sz w:val="30"/>
          <w:szCs w:val="30"/>
        </w:rPr>
        <w:br w:type="page"/>
      </w:r>
      <w:r w:rsidR="00B769DD">
        <w:rPr>
          <w:rFonts w:ascii="宋体" w:eastAsia="宋体" w:hAnsi="宋体"/>
          <w:noProof/>
          <w:sz w:val="30"/>
          <w:szCs w:val="30"/>
        </w:rPr>
        <w:lastRenderedPageBreak/>
        <w:drawing>
          <wp:anchor distT="0" distB="0" distL="114300" distR="114300" simplePos="0" relativeHeight="251661824" behindDoc="0" locked="0" layoutInCell="1" allowOverlap="1" wp14:anchorId="3A2232D4" wp14:editId="43819E05">
            <wp:simplePos x="0" y="0"/>
            <wp:positionH relativeFrom="margin">
              <wp:align>center</wp:align>
            </wp:positionH>
            <wp:positionV relativeFrom="paragraph">
              <wp:posOffset>-1401763</wp:posOffset>
            </wp:positionV>
            <wp:extent cx="8409941" cy="11213466"/>
            <wp:effectExtent l="7937" t="0" r="0" b="0"/>
            <wp:wrapNone/>
            <wp:docPr id="938" name="图片 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8" name="方案批复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09941" cy="112134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30FB5">
        <w:rPr>
          <w:rFonts w:ascii="宋体" w:eastAsia="宋体" w:hAnsi="宋体"/>
          <w:sz w:val="30"/>
          <w:szCs w:val="30"/>
        </w:rPr>
        <w:br w:type="page"/>
      </w:r>
    </w:p>
    <w:p w14:paraId="015C5532" w14:textId="784F779F" w:rsidR="00A30FB5" w:rsidRDefault="00B769DD">
      <w:pPr>
        <w:widowControl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/>
          <w:noProof/>
          <w:sz w:val="30"/>
          <w:szCs w:val="30"/>
        </w:rPr>
        <w:lastRenderedPageBreak/>
        <w:drawing>
          <wp:anchor distT="0" distB="0" distL="114300" distR="114300" simplePos="0" relativeHeight="251663872" behindDoc="0" locked="0" layoutInCell="1" allowOverlap="1" wp14:anchorId="1BAD0634" wp14:editId="5E97EBA6">
            <wp:simplePos x="0" y="0"/>
            <wp:positionH relativeFrom="column">
              <wp:posOffset>6812279</wp:posOffset>
            </wp:positionH>
            <wp:positionV relativeFrom="paragraph">
              <wp:posOffset>93345</wp:posOffset>
            </wp:positionV>
            <wp:extent cx="5583555" cy="8409940"/>
            <wp:effectExtent l="0" t="0" r="0" b="0"/>
            <wp:wrapNone/>
            <wp:docPr id="940" name="图片 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" name="副证2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48"/>
                    <a:stretch/>
                  </pic:blipFill>
                  <pic:spPr bwMode="auto">
                    <a:xfrm rot="10800000">
                      <a:off x="0" y="0"/>
                      <a:ext cx="5583555" cy="8409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宋体" w:eastAsia="宋体" w:hAnsi="宋体"/>
          <w:noProof/>
          <w:sz w:val="30"/>
          <w:szCs w:val="30"/>
        </w:rPr>
        <w:drawing>
          <wp:anchor distT="0" distB="0" distL="114300" distR="114300" simplePos="0" relativeHeight="251662848" behindDoc="0" locked="0" layoutInCell="1" allowOverlap="1" wp14:anchorId="2CBDD05D" wp14:editId="0538243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949315" cy="8409940"/>
            <wp:effectExtent l="0" t="0" r="0" b="0"/>
            <wp:wrapNone/>
            <wp:docPr id="939" name="图片 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" name="副证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9315" cy="840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30FB5">
        <w:rPr>
          <w:rFonts w:ascii="宋体" w:eastAsia="宋体" w:hAnsi="宋体"/>
          <w:sz w:val="30"/>
          <w:szCs w:val="30"/>
        </w:rPr>
        <w:br w:type="page"/>
      </w:r>
    </w:p>
    <w:p w14:paraId="1A53F47C" w14:textId="543F3F81" w:rsidR="00822D4A" w:rsidRPr="00842DA3" w:rsidRDefault="00822D4A" w:rsidP="00822D4A">
      <w:pPr>
        <w:pStyle w:val="aa"/>
        <w:numPr>
          <w:ilvl w:val="0"/>
          <w:numId w:val="4"/>
        </w:numPr>
        <w:spacing w:line="480" w:lineRule="auto"/>
        <w:ind w:firstLineChars="0"/>
        <w:jc w:val="left"/>
        <w:outlineLvl w:val="0"/>
        <w:rPr>
          <w:rFonts w:ascii="宋体" w:eastAsia="宋体" w:hAnsi="宋体"/>
          <w:sz w:val="30"/>
          <w:szCs w:val="30"/>
        </w:rPr>
      </w:pPr>
      <w:bookmarkStart w:id="11" w:name="_Toc55832201"/>
      <w:r w:rsidRPr="004A5736">
        <w:rPr>
          <w:rFonts w:ascii="宋体" w:eastAsia="宋体" w:hAnsi="宋体"/>
          <w:b/>
          <w:sz w:val="30"/>
          <w:szCs w:val="30"/>
        </w:rPr>
        <w:lastRenderedPageBreak/>
        <w:t>放(验线)记录</w:t>
      </w:r>
      <w:bookmarkEnd w:id="11"/>
    </w:p>
    <w:p w14:paraId="21D6EE79" w14:textId="2C47CB0D" w:rsidR="00822D4A" w:rsidRDefault="00822D4A" w:rsidP="00737FFB">
      <w:pPr>
        <w:widowControl/>
        <w:jc w:val="center"/>
        <w:rPr>
          <w:rFonts w:ascii="宋体" w:eastAsia="宋体" w:hAnsi="宋体"/>
          <w:sz w:val="30"/>
          <w:szCs w:val="30"/>
        </w:rPr>
      </w:pPr>
      <w:r w:rsidRPr="008244CC">
        <w:rPr>
          <w:rFonts w:ascii="宋体" w:eastAsia="宋体" w:hAnsi="宋体"/>
          <w:sz w:val="30"/>
          <w:szCs w:val="30"/>
        </w:rPr>
        <w:t>放(验线)记录</w:t>
      </w:r>
    </w:p>
    <w:p w14:paraId="4D875EFD" w14:textId="59457FF2" w:rsidR="00822D4A" w:rsidRDefault="000B252A" w:rsidP="00822D4A">
      <w:pPr>
        <w:widowControl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/>
          <w:noProof/>
          <w:sz w:val="30"/>
          <w:szCs w:val="30"/>
        </w:rPr>
        <w:drawing>
          <wp:anchor distT="0" distB="0" distL="114300" distR="114300" simplePos="0" relativeHeight="251671040" behindDoc="0" locked="0" layoutInCell="1" allowOverlap="1" wp14:anchorId="518FA668" wp14:editId="6B000558">
            <wp:simplePos x="0" y="0"/>
            <wp:positionH relativeFrom="margin">
              <wp:posOffset>1674796</wp:posOffset>
            </wp:positionH>
            <wp:positionV relativeFrom="paragraph">
              <wp:posOffset>87730</wp:posOffset>
            </wp:positionV>
            <wp:extent cx="10923838" cy="7716428"/>
            <wp:effectExtent l="0" t="0" r="0" b="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OC201111-20201111155813-000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27702" cy="77191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53F13E" w14:textId="2E30D858" w:rsidR="00B769DD" w:rsidRDefault="00B769DD">
      <w:pPr>
        <w:widowControl/>
        <w:jc w:val="left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/>
          <w:sz w:val="30"/>
          <w:szCs w:val="30"/>
        </w:rPr>
        <w:br w:type="page"/>
      </w:r>
    </w:p>
    <w:p w14:paraId="22E86137" w14:textId="57837F4E" w:rsidR="00822D4A" w:rsidRPr="00CC0559" w:rsidRDefault="00B769DD" w:rsidP="00CC0559">
      <w:pPr>
        <w:widowControl/>
        <w:jc w:val="center"/>
        <w:rPr>
          <w:rFonts w:ascii="宋体" w:eastAsia="宋体" w:hAnsi="宋体"/>
          <w:sz w:val="30"/>
          <w:szCs w:val="30"/>
        </w:rPr>
      </w:pPr>
      <w:r w:rsidRPr="00B769DD">
        <w:rPr>
          <w:rFonts w:ascii="宋体" w:eastAsia="宋体" w:hAnsi="宋体"/>
          <w:noProof/>
          <w:sz w:val="30"/>
          <w:szCs w:val="30"/>
        </w:rPr>
        <w:lastRenderedPageBreak/>
        <w:drawing>
          <wp:anchor distT="0" distB="0" distL="114300" distR="114300" simplePos="0" relativeHeight="251664896" behindDoc="0" locked="0" layoutInCell="1" allowOverlap="1" wp14:anchorId="72729C2E" wp14:editId="15C0D3BF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801600" cy="8443345"/>
            <wp:effectExtent l="0" t="0" r="0" b="0"/>
            <wp:wrapNone/>
            <wp:docPr id="942" name="图片 9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0" cy="844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pPr w:leftFromText="180" w:rightFromText="180" w:vertAnchor="text" w:horzAnchor="margin" w:tblpY="-7"/>
        <w:tblW w:w="5079" w:type="pct"/>
        <w:tblLook w:val="04A0" w:firstRow="1" w:lastRow="0" w:firstColumn="1" w:lastColumn="0" w:noHBand="0" w:noVBand="1"/>
      </w:tblPr>
      <w:tblGrid>
        <w:gridCol w:w="3822"/>
        <w:gridCol w:w="5961"/>
        <w:gridCol w:w="3703"/>
        <w:gridCol w:w="1366"/>
        <w:gridCol w:w="1591"/>
        <w:gridCol w:w="719"/>
        <w:gridCol w:w="1312"/>
        <w:gridCol w:w="1176"/>
        <w:gridCol w:w="1612"/>
      </w:tblGrid>
      <w:tr w:rsidR="0072588E" w:rsidRPr="00300B00" w14:paraId="2A7E20B4" w14:textId="77777777" w:rsidTr="00E8639F">
        <w:trPr>
          <w:trHeight w:val="652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85AAF7C" w14:textId="5A936A18" w:rsidR="0072588E" w:rsidRPr="004A5736" w:rsidRDefault="00DA5EE8" w:rsidP="00E8639F">
            <w:pPr>
              <w:pStyle w:val="aa"/>
              <w:numPr>
                <w:ilvl w:val="0"/>
                <w:numId w:val="4"/>
              </w:numPr>
              <w:spacing w:line="480" w:lineRule="auto"/>
              <w:ind w:firstLineChars="0"/>
              <w:jc w:val="left"/>
              <w:outlineLvl w:val="0"/>
              <w:rPr>
                <w:rFonts w:ascii="宋体" w:eastAsia="宋体" w:hAnsi="宋体"/>
                <w:b/>
                <w:sz w:val="30"/>
                <w:szCs w:val="30"/>
              </w:rPr>
            </w:pPr>
            <w:bookmarkStart w:id="12" w:name="_Toc55832202"/>
            <w:r>
              <w:rPr>
                <w:rFonts w:ascii="宋体" w:eastAsia="宋体" w:hAnsi="宋体" w:hint="eastAsia"/>
                <w:b/>
                <w:sz w:val="30"/>
                <w:szCs w:val="30"/>
              </w:rPr>
              <w:lastRenderedPageBreak/>
              <w:t>南阳市建设工程</w:t>
            </w:r>
            <w:r w:rsidR="0072588E" w:rsidRPr="004A5736">
              <w:rPr>
                <w:rFonts w:ascii="宋体" w:eastAsia="宋体" w:hAnsi="宋体" w:hint="eastAsia"/>
                <w:b/>
                <w:sz w:val="30"/>
                <w:szCs w:val="30"/>
              </w:rPr>
              <w:t>竣工测绘成果</w:t>
            </w:r>
            <w:bookmarkEnd w:id="12"/>
          </w:p>
          <w:p w14:paraId="4A0B31B1" w14:textId="77777777" w:rsidR="0072588E" w:rsidRPr="009650B7" w:rsidRDefault="00AE0424" w:rsidP="00E8639F">
            <w:pPr>
              <w:widowControl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43392" behindDoc="0" locked="0" layoutInCell="1" allowOverlap="1" wp14:anchorId="256A013B" wp14:editId="2187FF56">
                      <wp:simplePos x="0" y="0"/>
                      <wp:positionH relativeFrom="column">
                        <wp:posOffset>108585</wp:posOffset>
                      </wp:positionH>
                      <wp:positionV relativeFrom="paragraph">
                        <wp:posOffset>69215</wp:posOffset>
                      </wp:positionV>
                      <wp:extent cx="2360930" cy="1404620"/>
                      <wp:effectExtent l="0" t="0" r="0" b="0"/>
                      <wp:wrapNone/>
                      <wp:docPr id="7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093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95E2E47" w14:textId="77777777" w:rsidR="00A30FB5" w:rsidRDefault="00A30FB5" w:rsidP="009650B7">
                                  <w:r>
                                    <w:rPr>
                                      <w:b/>
                                      <w:sz w:val="36"/>
                                    </w:rPr>
                                    <w:t>5.1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56A013B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本框 2" o:spid="_x0000_s1028" type="#_x0000_t202" style="position:absolute;left:0;text-align:left;margin-left:8.55pt;margin-top:5.45pt;width:185.9pt;height:110.6pt;z-index:251641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" filled="f" stroked="f">
                      <v:textbox style="mso-fit-shape-to-text:t">
                        <w:txbxContent>
                          <w:p w14:paraId="195E2E47" w14:textId="77777777" w:rsidR="00A30FB5" w:rsidRDefault="00A30FB5" w:rsidP="009650B7">
                            <w:r>
                              <w:rPr>
                                <w:b/>
                                <w:sz w:val="36"/>
                              </w:rPr>
                              <w:t>5.1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2588E" w:rsidRPr="009650B7">
              <w:rPr>
                <w:rFonts w:ascii="等线" w:eastAsia="等线" w:hAnsi="等线" w:cs="宋体" w:hint="eastAsia"/>
                <w:b/>
                <w:bCs/>
                <w:color w:val="000000"/>
                <w:kern w:val="0"/>
                <w:sz w:val="52"/>
                <w:szCs w:val="32"/>
              </w:rPr>
              <w:t>建筑物平面位置测绘成果</w:t>
            </w:r>
          </w:p>
        </w:tc>
      </w:tr>
      <w:tr w:rsidR="0072588E" w:rsidRPr="00300B00" w14:paraId="3D7ACCF0" w14:textId="77777777" w:rsidTr="00E8639F">
        <w:trPr>
          <w:trHeight w:val="459"/>
        </w:trPr>
        <w:tc>
          <w:tcPr>
            <w:tcW w:w="9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96538" w14:textId="77777777" w:rsidR="0072588E" w:rsidRPr="00BD30A8" w:rsidRDefault="0072588E" w:rsidP="00E8639F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建设单位：</w:t>
            </w:r>
          </w:p>
        </w:tc>
        <w:tc>
          <w:tcPr>
            <w:tcW w:w="1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CE84A" w14:textId="2C7AEF0F" w:rsidR="0072588E" w:rsidRPr="000646C9" w:rsidRDefault="000646C9" w:rsidP="00E8639F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8"/>
                <w:szCs w:val="28"/>
              </w:rPr>
            </w:pPr>
            <w:r w:rsidRPr="000646C9">
              <w:rPr>
                <w:rFonts w:ascii="微软雅黑 Light" w:eastAsia="微软雅黑 Light" w:hAnsi="微软雅黑 Light" w:cstheme="majorBidi" w:hint="eastAsia"/>
                <w:caps/>
                <w:kern w:val="24"/>
                <w:sz w:val="28"/>
                <w:szCs w:val="28"/>
              </w:rPr>
              <w:t>中南钻石有限公司</w:t>
            </w:r>
          </w:p>
        </w:tc>
        <w:tc>
          <w:tcPr>
            <w:tcW w:w="8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83BA4" w14:textId="77777777" w:rsidR="0072588E" w:rsidRPr="00BD30A8" w:rsidRDefault="0072588E" w:rsidP="00E8639F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许可证号：</w:t>
            </w:r>
          </w:p>
        </w:tc>
        <w:tc>
          <w:tcPr>
            <w:tcW w:w="1765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4FDD5" w14:textId="2FFE9B71" w:rsidR="0072588E" w:rsidRPr="00BD30A8" w:rsidRDefault="00BC1658" w:rsidP="00E8639F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 xml:space="preserve">宛规建字（2016）第（15）号  宛规建字（2017）第（51）号 </w:t>
            </w:r>
          </w:p>
        </w:tc>
      </w:tr>
      <w:tr w:rsidR="0072588E" w:rsidRPr="00300B00" w14:paraId="5E544603" w14:textId="77777777" w:rsidTr="00E8639F">
        <w:trPr>
          <w:trHeight w:val="459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14F6FE" w14:textId="77777777" w:rsidR="0072588E" w:rsidRPr="00BD30A8" w:rsidRDefault="0072588E" w:rsidP="00E8639F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</w:p>
        </w:tc>
      </w:tr>
      <w:tr w:rsidR="0072588E" w:rsidRPr="00300B00" w14:paraId="75B7867C" w14:textId="77777777" w:rsidTr="00E8639F">
        <w:trPr>
          <w:trHeight w:val="7001"/>
        </w:trPr>
        <w:tc>
          <w:tcPr>
            <w:tcW w:w="2343" w:type="pct"/>
            <w:gridSpan w:val="2"/>
            <w:vMerge w:val="restart"/>
            <w:tcBorders>
              <w:left w:val="single" w:sz="4" w:space="0" w:color="auto"/>
            </w:tcBorders>
            <w:shd w:val="clear" w:color="auto" w:fill="auto"/>
            <w:noWrap/>
          </w:tcPr>
          <w:p w14:paraId="620ED5D4" w14:textId="09D283BE" w:rsidR="0072588E" w:rsidRPr="00302BD1" w:rsidRDefault="00C74CC8" w:rsidP="00E8639F">
            <w:pPr>
              <w:pStyle w:val="aa"/>
              <w:widowControl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C74CC8">
              <w:rPr>
                <w:rFonts w:ascii="宋体" w:eastAsia="宋体" w:hAnsi="宋体" w:cs="宋体"/>
                <w:bCs/>
                <w:noProof/>
                <w:color w:val="000000"/>
                <w:kern w:val="0"/>
                <w:sz w:val="28"/>
                <w:szCs w:val="24"/>
              </w:rPr>
              <w:drawing>
                <wp:anchor distT="0" distB="0" distL="114300" distR="114300" simplePos="0" relativeHeight="251665920" behindDoc="0" locked="0" layoutInCell="1" allowOverlap="1" wp14:anchorId="7C34D87B" wp14:editId="795B3B83">
                  <wp:simplePos x="0" y="0"/>
                  <wp:positionH relativeFrom="column">
                    <wp:posOffset>2903220</wp:posOffset>
                  </wp:positionH>
                  <wp:positionV relativeFrom="page">
                    <wp:posOffset>-280670</wp:posOffset>
                  </wp:positionV>
                  <wp:extent cx="6464969" cy="6614160"/>
                  <wp:effectExtent l="0" t="0" r="0" b="0"/>
                  <wp:wrapNone/>
                  <wp:docPr id="947" name="图片 9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0005" cy="6619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00672"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  <w:tab/>
            </w:r>
            <w:r w:rsidR="00C00672"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  <w:tab/>
            </w:r>
          </w:p>
        </w:tc>
        <w:tc>
          <w:tcPr>
            <w:tcW w:w="2657" w:type="pct"/>
            <w:gridSpan w:val="7"/>
            <w:tcBorders>
              <w:top w:val="nil"/>
              <w:right w:val="single" w:sz="4" w:space="0" w:color="auto"/>
            </w:tcBorders>
            <w:shd w:val="clear" w:color="auto" w:fill="auto"/>
            <w:noWrap/>
          </w:tcPr>
          <w:p w14:paraId="6E2DFFB4" w14:textId="2A2041BD" w:rsidR="0072588E" w:rsidRPr="009B400E" w:rsidRDefault="0072588E" w:rsidP="00E8639F">
            <w:pPr>
              <w:pStyle w:val="aa"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</w:p>
        </w:tc>
      </w:tr>
      <w:tr w:rsidR="0072588E" w:rsidRPr="00300B00" w14:paraId="052A8AD5" w14:textId="77777777" w:rsidTr="00E8639F">
        <w:trPr>
          <w:trHeight w:val="680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1CAF4B0B" w14:textId="77777777" w:rsidR="0072588E" w:rsidRPr="00300B00" w:rsidRDefault="0072588E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 w:val="restart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EB28D" w14:textId="77777777" w:rsidR="0072588E" w:rsidRPr="00300B00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765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747E9F" w14:textId="77777777" w:rsidR="0072588E" w:rsidRPr="002D27D3" w:rsidRDefault="0072588E" w:rsidP="00E8639F">
            <w:pPr>
              <w:pStyle w:val="a5"/>
              <w:spacing w:before="0" w:beforeAutospacing="0" w:after="0" w:afterAutospacing="0"/>
              <w:jc w:val="center"/>
              <w:rPr>
                <w:sz w:val="32"/>
                <w:szCs w:val="32"/>
              </w:rPr>
            </w:pPr>
            <w:r w:rsidRPr="00300B00">
              <w:rPr>
                <w:rFonts w:ascii="微软雅黑 Light" w:eastAsia="微软雅黑 Light" w:hAnsi="微软雅黑 Light" w:cstheme="minorBidi" w:hint="eastAsia"/>
                <w:sz w:val="32"/>
                <w:szCs w:val="32"/>
              </w:rPr>
              <w:t>南阳市城乡规划测绘院</w:t>
            </w:r>
          </w:p>
        </w:tc>
      </w:tr>
      <w:tr w:rsidR="00E20E8A" w:rsidRPr="00300B00" w14:paraId="215F5A87" w14:textId="77777777" w:rsidTr="00E8639F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4C1CC49A" w14:textId="77777777" w:rsidR="0072588E" w:rsidRPr="00300B00" w:rsidRDefault="0072588E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  <w:hideMark/>
          </w:tcPr>
          <w:p w14:paraId="06AF1CC5" w14:textId="77777777" w:rsidR="0072588E" w:rsidRPr="00300B00" w:rsidRDefault="0072588E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EF565C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院长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0C205" w14:textId="1582A414" w:rsidR="0072588E" w:rsidRPr="002D27D3" w:rsidRDefault="00C6088B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微软雅黑 Light" w:eastAsia="微软雅黑 Light" w:hAnsi="微软雅黑 Light" w:hint="eastAsia"/>
                <w:noProof/>
                <w:sz w:val="32"/>
                <w:szCs w:val="32"/>
              </w:rPr>
              <mc:AlternateContent>
                <mc:Choice Requires="wpg">
                  <w:drawing>
                    <wp:anchor distT="0" distB="0" distL="114300" distR="114300" simplePos="0" relativeHeight="251652608" behindDoc="0" locked="0" layoutInCell="1" allowOverlap="1" wp14:anchorId="01C4F04F" wp14:editId="3C07166A">
                      <wp:simplePos x="0" y="0"/>
                      <wp:positionH relativeFrom="column">
                        <wp:posOffset>-161925</wp:posOffset>
                      </wp:positionH>
                      <wp:positionV relativeFrom="paragraph">
                        <wp:posOffset>-132080</wp:posOffset>
                      </wp:positionV>
                      <wp:extent cx="2249805" cy="1831975"/>
                      <wp:effectExtent l="0" t="0" r="0" b="0"/>
                      <wp:wrapNone/>
                      <wp:docPr id="62" name="组合 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49805" cy="1831975"/>
                                <a:chOff x="0" y="0"/>
                                <a:chExt cx="2250302" cy="183255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3" name="图片 6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66407" y="0"/>
                                  <a:ext cx="683895" cy="59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96" name="图片 89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053" y="373711"/>
                                  <a:ext cx="643890" cy="3886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97" name="图片 89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58456" y="771276"/>
                                  <a:ext cx="683895" cy="59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98" name="图片 89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14115" y="620201"/>
                                  <a:ext cx="635635" cy="2495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99" name="图片 89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053" y="946205"/>
                                  <a:ext cx="506730" cy="3181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00" name="图片 90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065474"/>
                                  <a:ext cx="1094105" cy="7670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3D8FBC" id="组合 62" o:spid="_x0000_s1026" style="position:absolute;left:0;text-align:left;margin-left:-12.75pt;margin-top:-10.4pt;width:177.15pt;height:144.25pt;z-index:251653632;mso-width-relative:margin;mso-height-relative:margin" coordsize="22503,183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图片 63" o:spid="_x0000_s1027" type="#_x0000_t75" style="position:absolute;left:15664;width:6839;height:5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">
                        <v:imagedata r:id="rId24" o:title=""/>
                      </v:shape>
                      <v:shape id="图片 896" o:spid="_x0000_s1028" type="#_x0000_t75" style="position:absolute;left:3180;top:3737;width:6439;height:38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">
                        <v:imagedata r:id="rId25" o:title=""/>
                      </v:shape>
                      <v:shape id="图片 897" o:spid="_x0000_s1029" type="#_x0000_t75" style="position:absolute;left:15584;top:7712;width:6839;height:5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">
                        <v:imagedata r:id="rId24" o:title=""/>
                      </v:shape>
                      <v:shape id="图片 898" o:spid="_x0000_s1030" type="#_x0000_t75" style="position:absolute;left:16141;top:6202;width:6356;height:24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">
                        <v:imagedata r:id="rId26" o:title=""/>
                      </v:shape>
                      <v:shape id="图片 899" o:spid="_x0000_s1031" type="#_x0000_t75" style="position:absolute;left:3180;top:9462;width:5067;height:3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">
                        <v:imagedata r:id="rId27" o:title=""/>
                      </v:shape>
                      <v:shape id="图片 900" o:spid="_x0000_s1032" type="#_x0000_t75" style="position:absolute;top:10654;width:10941;height:7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">
                        <v:imagedata r:id="rId28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FEEF1" w14:textId="77777777" w:rsidR="0072588E" w:rsidRPr="002D27D3" w:rsidRDefault="0072588E" w:rsidP="00E8639F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计算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E6513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633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8555B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省测绘局证字</w:t>
            </w:r>
            <w:r w:rsidRPr="002D27D3">
              <w:rPr>
                <w:rFonts w:ascii="等线" w:eastAsia="等线" w:hAnsi="等线" w:cs="宋体"/>
                <w:color w:val="000000"/>
                <w:kern w:val="0"/>
                <w:sz w:val="22"/>
              </w:rPr>
              <w:t>411801号(乙级）</w:t>
            </w:r>
          </w:p>
        </w:tc>
      </w:tr>
      <w:tr w:rsidR="00E20E8A" w:rsidRPr="00300B00" w14:paraId="772ECC95" w14:textId="77777777" w:rsidTr="00E8639F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6220B80B" w14:textId="77777777" w:rsidR="0072588E" w:rsidRPr="00300B00" w:rsidRDefault="0072588E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</w:tcPr>
          <w:p w14:paraId="1C417762" w14:textId="77777777" w:rsidR="0072588E" w:rsidRPr="00300B00" w:rsidRDefault="0072588E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DA7F8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审定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1A5DE" w14:textId="0C2F815E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50825" w14:textId="77777777" w:rsidR="0072588E" w:rsidRPr="002D27D3" w:rsidRDefault="0072588E" w:rsidP="00E8639F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测量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64CC1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B75BC" w14:textId="77777777" w:rsidR="0072588E" w:rsidRPr="002D27D3" w:rsidRDefault="0072588E" w:rsidP="00E8639F">
            <w:pPr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工程编号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07D2C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E20E8A" w:rsidRPr="00300B00" w14:paraId="151BB361" w14:textId="77777777" w:rsidTr="00E8639F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596B7AE5" w14:textId="77777777" w:rsidR="0072588E" w:rsidRPr="00300B00" w:rsidRDefault="0072588E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</w:tcPr>
          <w:p w14:paraId="0B568C52" w14:textId="77777777" w:rsidR="0072588E" w:rsidRPr="00300B00" w:rsidRDefault="0072588E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51D333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审核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001D9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3D61F" w14:textId="77777777" w:rsidR="0072588E" w:rsidRPr="002D27D3" w:rsidRDefault="0072588E" w:rsidP="00E8639F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制图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A3981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CE654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66" w:type="pct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CDD88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E20E8A" w:rsidRPr="00300B00" w14:paraId="5315B678" w14:textId="77777777" w:rsidTr="00E8639F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62BD4536" w14:textId="77777777" w:rsidR="0072588E" w:rsidRPr="00300B00" w:rsidRDefault="0072588E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bottom w:val="single" w:sz="4" w:space="0" w:color="000000"/>
              <w:right w:val="single" w:sz="4" w:space="0" w:color="auto"/>
            </w:tcBorders>
            <w:vAlign w:val="center"/>
          </w:tcPr>
          <w:p w14:paraId="12151292" w14:textId="77777777" w:rsidR="0072588E" w:rsidRPr="00300B00" w:rsidRDefault="0072588E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76185F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项目负责人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1CA3B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80B7A" w14:textId="77777777" w:rsidR="0072588E" w:rsidRPr="002D27D3" w:rsidRDefault="0072588E" w:rsidP="00E8639F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比例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D438D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55835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日期</w:t>
            </w:r>
          </w:p>
        </w:tc>
        <w:tc>
          <w:tcPr>
            <w:tcW w:w="3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5B6E1" w14:textId="77777777" w:rsidR="0072588E" w:rsidRPr="002D27D3" w:rsidRDefault="0072588E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</w:tbl>
    <w:p w14:paraId="0306068B" w14:textId="77777777" w:rsidR="009650B7" w:rsidRDefault="009650B7">
      <w:pPr>
        <w:widowControl/>
        <w:jc w:val="left"/>
      </w:pPr>
    </w:p>
    <w:tbl>
      <w:tblPr>
        <w:tblpPr w:leftFromText="180" w:rightFromText="180" w:vertAnchor="text" w:tblpY="-97"/>
        <w:tblW w:w="5079" w:type="pct"/>
        <w:tblLook w:val="04A0" w:firstRow="1" w:lastRow="0" w:firstColumn="1" w:lastColumn="0" w:noHBand="0" w:noVBand="1"/>
      </w:tblPr>
      <w:tblGrid>
        <w:gridCol w:w="3822"/>
        <w:gridCol w:w="5961"/>
        <w:gridCol w:w="3703"/>
        <w:gridCol w:w="1366"/>
        <w:gridCol w:w="1591"/>
        <w:gridCol w:w="719"/>
        <w:gridCol w:w="1312"/>
        <w:gridCol w:w="1176"/>
        <w:gridCol w:w="1612"/>
      </w:tblGrid>
      <w:tr w:rsidR="00E8639F" w:rsidRPr="009650B7" w14:paraId="56A3AA21" w14:textId="77777777" w:rsidTr="00E8639F">
        <w:trPr>
          <w:trHeight w:val="652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bookmarkStart w:id="13" w:name="OLE_LINK63"/>
          <w:bookmarkStart w:id="14" w:name="OLE_LINK64"/>
          <w:bookmarkStart w:id="15" w:name="OLE_LINK77"/>
          <w:bookmarkStart w:id="16" w:name="OLE_LINK82"/>
          <w:bookmarkStart w:id="17" w:name="OLE_LINK86"/>
          <w:p w14:paraId="02D8EA5D" w14:textId="77777777" w:rsidR="00E8639F" w:rsidRPr="009650B7" w:rsidRDefault="00E8639F" w:rsidP="00E8639F">
            <w:pPr>
              <w:widowControl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57728" behindDoc="0" locked="0" layoutInCell="1" allowOverlap="1" wp14:anchorId="472A4C34" wp14:editId="76F3A3DE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53340</wp:posOffset>
                      </wp:positionV>
                      <wp:extent cx="2360930" cy="1404620"/>
                      <wp:effectExtent l="0" t="0" r="0" b="0"/>
                      <wp:wrapNone/>
                      <wp:docPr id="15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093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5641138" w14:textId="77777777" w:rsidR="00E8639F" w:rsidRDefault="00E8639F" w:rsidP="00E8639F">
                                  <w:r>
                                    <w:rPr>
                                      <w:b/>
                                      <w:sz w:val="36"/>
                                    </w:rPr>
                                    <w:t>5.2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2A4C34" id="_x0000_s1029" type="#_x0000_t202" style="position:absolute;left:0;text-align:left;margin-left:0;margin-top:4.2pt;width:185.9pt;height:110.6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" filled="f" stroked="f">
                      <v:textbox style="mso-fit-shape-to-text:t">
                        <w:txbxContent>
                          <w:p w14:paraId="25641138" w14:textId="77777777" w:rsidR="00E8639F" w:rsidRDefault="00E8639F" w:rsidP="00E8639F">
                            <w:r>
                              <w:rPr>
                                <w:b/>
                                <w:sz w:val="36"/>
                              </w:rPr>
                              <w:t>5.2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50B7">
              <w:rPr>
                <w:rFonts w:ascii="等线" w:eastAsia="等线" w:hAnsi="等线" w:cs="宋体" w:hint="eastAsia"/>
                <w:b/>
                <w:bCs/>
                <w:color w:val="000000"/>
                <w:kern w:val="0"/>
                <w:sz w:val="52"/>
                <w:szCs w:val="32"/>
              </w:rPr>
              <w:t>建筑物</w:t>
            </w:r>
            <w:r>
              <w:rPr>
                <w:rFonts w:ascii="等线" w:eastAsia="等线" w:hAnsi="等线" w:cs="宋体" w:hint="eastAsia"/>
                <w:b/>
                <w:bCs/>
                <w:color w:val="000000"/>
                <w:kern w:val="0"/>
                <w:sz w:val="52"/>
                <w:szCs w:val="32"/>
              </w:rPr>
              <w:t>高度、高程</w:t>
            </w:r>
            <w:r w:rsidRPr="009650B7">
              <w:rPr>
                <w:rFonts w:ascii="等线" w:eastAsia="等线" w:hAnsi="等线" w:cs="宋体" w:hint="eastAsia"/>
                <w:b/>
                <w:bCs/>
                <w:color w:val="000000"/>
                <w:kern w:val="0"/>
                <w:sz w:val="52"/>
                <w:szCs w:val="32"/>
              </w:rPr>
              <w:t>测绘成果</w:t>
            </w:r>
          </w:p>
        </w:tc>
      </w:tr>
      <w:tr w:rsidR="00E8639F" w:rsidRPr="00BD30A8" w14:paraId="6D3E5333" w14:textId="77777777" w:rsidTr="00E8639F">
        <w:trPr>
          <w:trHeight w:val="459"/>
        </w:trPr>
        <w:tc>
          <w:tcPr>
            <w:tcW w:w="9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2A49B" w14:textId="77777777" w:rsidR="00E8639F" w:rsidRPr="00BD30A8" w:rsidRDefault="00E8639F" w:rsidP="00E8639F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建设单位：</w:t>
            </w:r>
          </w:p>
        </w:tc>
        <w:tc>
          <w:tcPr>
            <w:tcW w:w="1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1BF60" w14:textId="75791D4A" w:rsidR="00E8639F" w:rsidRPr="0029295F" w:rsidRDefault="000646C9" w:rsidP="00E8639F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8"/>
              </w:rPr>
            </w:pPr>
            <w:r w:rsidRPr="000646C9">
              <w:rPr>
                <w:rFonts w:ascii="微软雅黑 Light" w:eastAsia="微软雅黑 Light" w:hAnsi="微软雅黑 Light" w:cstheme="majorBidi" w:hint="eastAsia"/>
                <w:caps/>
                <w:kern w:val="24"/>
                <w:sz w:val="28"/>
                <w:szCs w:val="28"/>
              </w:rPr>
              <w:t>中南钻石有限公司</w:t>
            </w:r>
          </w:p>
        </w:tc>
        <w:tc>
          <w:tcPr>
            <w:tcW w:w="8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7A363" w14:textId="77777777" w:rsidR="00E8639F" w:rsidRPr="00BD30A8" w:rsidRDefault="00E8639F" w:rsidP="00E8639F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许可证号：</w:t>
            </w:r>
          </w:p>
        </w:tc>
        <w:tc>
          <w:tcPr>
            <w:tcW w:w="1765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3DAD1" w14:textId="2DCACEB5" w:rsidR="00E8639F" w:rsidRPr="00BD30A8" w:rsidRDefault="00BC1658" w:rsidP="00E8639F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 xml:space="preserve">宛规建字（2016）第（15）号  宛规建字（2017）第（51）号 </w:t>
            </w:r>
            <w:r w:rsidR="00E8639F"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 xml:space="preserve">　</w:t>
            </w:r>
          </w:p>
        </w:tc>
      </w:tr>
      <w:tr w:rsidR="00E8639F" w:rsidRPr="00BD30A8" w14:paraId="33798D42" w14:textId="77777777" w:rsidTr="00E8639F">
        <w:trPr>
          <w:trHeight w:val="459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0AAC1D" w14:textId="77777777" w:rsidR="00E8639F" w:rsidRPr="00BD30A8" w:rsidRDefault="00E8639F" w:rsidP="00E8639F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</w:p>
        </w:tc>
      </w:tr>
      <w:tr w:rsidR="00E8639F" w:rsidRPr="009B400E" w14:paraId="6F2629DA" w14:textId="77777777" w:rsidTr="00E8639F">
        <w:trPr>
          <w:trHeight w:val="7001"/>
        </w:trPr>
        <w:tc>
          <w:tcPr>
            <w:tcW w:w="2343" w:type="pct"/>
            <w:gridSpan w:val="2"/>
            <w:vMerge w:val="restart"/>
            <w:tcBorders>
              <w:left w:val="single" w:sz="4" w:space="0" w:color="auto"/>
            </w:tcBorders>
            <w:shd w:val="clear" w:color="auto" w:fill="auto"/>
            <w:noWrap/>
          </w:tcPr>
          <w:p w14:paraId="592CE3B5" w14:textId="4472FA2D" w:rsidR="00E8639F" w:rsidRPr="00BC1658" w:rsidRDefault="00E8639F" w:rsidP="00E8639F">
            <w:pPr>
              <w:pStyle w:val="aa"/>
              <w:widowControl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</w:p>
        </w:tc>
        <w:tc>
          <w:tcPr>
            <w:tcW w:w="2657" w:type="pct"/>
            <w:gridSpan w:val="7"/>
            <w:tcBorders>
              <w:top w:val="nil"/>
              <w:right w:val="single" w:sz="4" w:space="0" w:color="auto"/>
            </w:tcBorders>
            <w:shd w:val="clear" w:color="auto" w:fill="auto"/>
            <w:noWrap/>
          </w:tcPr>
          <w:p w14:paraId="2A288294" w14:textId="09F47AAD" w:rsidR="00E8639F" w:rsidRPr="009B400E" w:rsidRDefault="00C74CC8" w:rsidP="00E8639F">
            <w:pPr>
              <w:pStyle w:val="aa"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C74CC8">
              <w:rPr>
                <w:rFonts w:ascii="宋体" w:eastAsia="宋体" w:hAnsi="宋体" w:cs="宋体"/>
                <w:bCs/>
                <w:noProof/>
                <w:color w:val="000000"/>
                <w:kern w:val="0"/>
                <w:sz w:val="28"/>
                <w:szCs w:val="24"/>
              </w:rPr>
              <w:drawing>
                <wp:anchor distT="0" distB="0" distL="114300" distR="114300" simplePos="0" relativeHeight="251666944" behindDoc="0" locked="0" layoutInCell="1" allowOverlap="1" wp14:anchorId="4B3AC00E" wp14:editId="7BE260CC">
                  <wp:simplePos x="0" y="0"/>
                  <wp:positionH relativeFrom="column">
                    <wp:posOffset>-3211195</wp:posOffset>
                  </wp:positionH>
                  <wp:positionV relativeFrom="page">
                    <wp:posOffset>-193040</wp:posOffset>
                  </wp:positionV>
                  <wp:extent cx="6111240" cy="6444148"/>
                  <wp:effectExtent l="0" t="0" r="3810" b="0"/>
                  <wp:wrapNone/>
                  <wp:docPr id="948" name="图片 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11240" cy="6444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8639F" w:rsidRPr="002D27D3" w14:paraId="04F0F52A" w14:textId="77777777" w:rsidTr="00E8639F">
        <w:trPr>
          <w:trHeight w:val="680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262071FB" w14:textId="77777777" w:rsidR="00E8639F" w:rsidRPr="00300B00" w:rsidRDefault="00E8639F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 w:val="restart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15F4F" w14:textId="77777777" w:rsidR="00E8639F" w:rsidRPr="00300B00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765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722B39" w14:textId="77777777" w:rsidR="00E8639F" w:rsidRPr="002D27D3" w:rsidRDefault="00E8639F" w:rsidP="00E8639F">
            <w:pPr>
              <w:pStyle w:val="a5"/>
              <w:spacing w:before="0" w:beforeAutospacing="0" w:after="0" w:afterAutospacing="0"/>
              <w:jc w:val="center"/>
              <w:rPr>
                <w:sz w:val="32"/>
                <w:szCs w:val="32"/>
              </w:rPr>
            </w:pPr>
            <w:r w:rsidRPr="00300B00">
              <w:rPr>
                <w:rFonts w:ascii="微软雅黑 Light" w:eastAsia="微软雅黑 Light" w:hAnsi="微软雅黑 Light" w:cstheme="minorBidi" w:hint="eastAsia"/>
                <w:sz w:val="32"/>
                <w:szCs w:val="32"/>
              </w:rPr>
              <w:t>南阳市城乡规划测绘院</w:t>
            </w:r>
          </w:p>
        </w:tc>
      </w:tr>
      <w:tr w:rsidR="00E8639F" w:rsidRPr="002D27D3" w14:paraId="50C2F57D" w14:textId="77777777" w:rsidTr="00E8639F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2AF9FC5D" w14:textId="77777777" w:rsidR="00E8639F" w:rsidRPr="00300B00" w:rsidRDefault="00E8639F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  <w:hideMark/>
          </w:tcPr>
          <w:p w14:paraId="535346CA" w14:textId="77777777" w:rsidR="00E8639F" w:rsidRPr="00300B00" w:rsidRDefault="00E8639F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CF8667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院长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40127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CDF95" w14:textId="77777777" w:rsidR="00E8639F" w:rsidRPr="002D27D3" w:rsidRDefault="00E8639F" w:rsidP="00E8639F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计算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A0344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633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0C0907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省测绘局证字</w:t>
            </w:r>
            <w:r w:rsidRPr="002D27D3">
              <w:rPr>
                <w:rFonts w:ascii="等线" w:eastAsia="等线" w:hAnsi="等线" w:cs="宋体"/>
                <w:color w:val="000000"/>
                <w:kern w:val="0"/>
                <w:sz w:val="22"/>
              </w:rPr>
              <w:t>411801号(乙级）</w:t>
            </w:r>
          </w:p>
        </w:tc>
      </w:tr>
      <w:tr w:rsidR="00E8639F" w:rsidRPr="002D27D3" w14:paraId="0B5C61D3" w14:textId="77777777" w:rsidTr="00E8639F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6250A54A" w14:textId="77777777" w:rsidR="00E8639F" w:rsidRPr="00300B00" w:rsidRDefault="00E8639F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</w:tcPr>
          <w:p w14:paraId="4AE1F4FA" w14:textId="77777777" w:rsidR="00E8639F" w:rsidRPr="00300B00" w:rsidRDefault="00E8639F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8006A4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审定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BAA08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微软雅黑 Light" w:eastAsia="微软雅黑 Light" w:hAnsi="微软雅黑 Light" w:hint="eastAsia"/>
                <w:noProof/>
                <w:sz w:val="32"/>
                <w:szCs w:val="32"/>
              </w:rPr>
              <mc:AlternateContent>
                <mc:Choice Requires="wpg">
                  <w:drawing>
                    <wp:anchor distT="0" distB="0" distL="114300" distR="114300" simplePos="0" relativeHeight="251658752" behindDoc="0" locked="0" layoutInCell="1" allowOverlap="1" wp14:anchorId="677DD95A" wp14:editId="36A87AB4">
                      <wp:simplePos x="0" y="0"/>
                      <wp:positionH relativeFrom="column">
                        <wp:posOffset>-184785</wp:posOffset>
                      </wp:positionH>
                      <wp:positionV relativeFrom="paragraph">
                        <wp:posOffset>-531495</wp:posOffset>
                      </wp:positionV>
                      <wp:extent cx="2249805" cy="1831975"/>
                      <wp:effectExtent l="0" t="0" r="0" b="0"/>
                      <wp:wrapNone/>
                      <wp:docPr id="4" name="组合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49805" cy="1831975"/>
                                <a:chOff x="0" y="0"/>
                                <a:chExt cx="2250302" cy="183255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" name="图片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66407" y="0"/>
                                  <a:ext cx="683895" cy="59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" name="图片 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053" y="373711"/>
                                  <a:ext cx="643890" cy="3886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" name="图片 1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58456" y="771276"/>
                                  <a:ext cx="683895" cy="59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" name="图片 1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14115" y="620201"/>
                                  <a:ext cx="635635" cy="2495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" name="图片 1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053" y="946205"/>
                                  <a:ext cx="506730" cy="3181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" name="图片 1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065474"/>
                                  <a:ext cx="1094105" cy="7670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3A5CC27" id="组合 4" o:spid="_x0000_s1026" style="position:absolute;left:0;text-align:left;margin-left:-14.55pt;margin-top:-41.85pt;width:177.15pt;height:144.25pt;z-index:251659776;mso-width-relative:margin;mso-height-relative:margin" coordsize="22503,183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">
                      <v:shape id="图片 5" o:spid="_x0000_s1027" type="#_x0000_t75" style="position:absolute;left:15664;width:6839;height:5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">
                        <v:imagedata r:id="rId24" o:title=""/>
                      </v:shape>
                      <v:shape id="图片 8" o:spid="_x0000_s1028" type="#_x0000_t75" style="position:absolute;left:3180;top:3737;width:6439;height:38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">
                        <v:imagedata r:id="rId25" o:title=""/>
                      </v:shape>
                      <v:shape id="图片 10" o:spid="_x0000_s1029" type="#_x0000_t75" style="position:absolute;left:15584;top:7712;width:6839;height:5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">
                        <v:imagedata r:id="rId24" o:title=""/>
                      </v:shape>
                      <v:shape id="图片 11" o:spid="_x0000_s1030" type="#_x0000_t75" style="position:absolute;left:16141;top:6202;width:6356;height:24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">
                        <v:imagedata r:id="rId26" o:title=""/>
                      </v:shape>
                      <v:shape id="图片 12" o:spid="_x0000_s1031" type="#_x0000_t75" style="position:absolute;left:3180;top:9462;width:5067;height:3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">
                        <v:imagedata r:id="rId27" o:title=""/>
                      </v:shape>
                      <v:shape id="图片 16" o:spid="_x0000_s1032" type="#_x0000_t75" style="position:absolute;top:10654;width:10941;height:7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">
                        <v:imagedata r:id="rId28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6B053" w14:textId="77777777" w:rsidR="00E8639F" w:rsidRPr="002D27D3" w:rsidRDefault="00E8639F" w:rsidP="00E8639F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测量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73B91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4F43B" w14:textId="77777777" w:rsidR="00E8639F" w:rsidRPr="002D27D3" w:rsidRDefault="00E8639F" w:rsidP="00E8639F">
            <w:pPr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工程编号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A4B02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E8639F" w:rsidRPr="002D27D3" w14:paraId="63ABD4DC" w14:textId="77777777" w:rsidTr="00E8639F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722183D0" w14:textId="77777777" w:rsidR="00E8639F" w:rsidRPr="00300B00" w:rsidRDefault="00E8639F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</w:tcPr>
          <w:p w14:paraId="0ACAAA31" w14:textId="77777777" w:rsidR="00E8639F" w:rsidRPr="00300B00" w:rsidRDefault="00E8639F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EFD55F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审核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9607F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7D0CF" w14:textId="77777777" w:rsidR="00E8639F" w:rsidRPr="002D27D3" w:rsidRDefault="00E8639F" w:rsidP="00E8639F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制图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28BE3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D5284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66" w:type="pct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35DA1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E8639F" w:rsidRPr="002D27D3" w14:paraId="4BD861BC" w14:textId="77777777" w:rsidTr="00E8639F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211E100" w14:textId="77777777" w:rsidR="00E8639F" w:rsidRPr="00300B00" w:rsidRDefault="00E8639F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bottom w:val="single" w:sz="4" w:space="0" w:color="000000"/>
              <w:right w:val="single" w:sz="4" w:space="0" w:color="auto"/>
            </w:tcBorders>
            <w:vAlign w:val="center"/>
          </w:tcPr>
          <w:p w14:paraId="12F1981E" w14:textId="77777777" w:rsidR="00E8639F" w:rsidRPr="00300B00" w:rsidRDefault="00E8639F" w:rsidP="00E8639F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656594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项目负责人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6BED3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37940" w14:textId="77777777" w:rsidR="00E8639F" w:rsidRPr="002D27D3" w:rsidRDefault="00E8639F" w:rsidP="00E8639F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比例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F4280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6EF75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日期</w:t>
            </w:r>
          </w:p>
        </w:tc>
        <w:tc>
          <w:tcPr>
            <w:tcW w:w="3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D35DE" w14:textId="77777777" w:rsidR="00E8639F" w:rsidRPr="002D27D3" w:rsidRDefault="00E8639F" w:rsidP="00E8639F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</w:tbl>
    <w:p w14:paraId="3D2E1C26" w14:textId="0E5BA174" w:rsidR="007C677E" w:rsidRDefault="007C677E">
      <w:pPr>
        <w:widowControl/>
        <w:jc w:val="left"/>
      </w:pPr>
    </w:p>
    <w:p w14:paraId="71429AA0" w14:textId="6B9487C0" w:rsidR="007C677E" w:rsidRDefault="007C677E">
      <w:pPr>
        <w:widowControl/>
        <w:jc w:val="left"/>
      </w:pPr>
    </w:p>
    <w:p w14:paraId="2332ECC7" w14:textId="77777777" w:rsidR="007C677E" w:rsidRDefault="00C275D1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5440" behindDoc="0" locked="0" layoutInCell="1" allowOverlap="1" wp14:anchorId="7BD720F6" wp14:editId="78782A52">
                <wp:simplePos x="0" y="0"/>
                <wp:positionH relativeFrom="column">
                  <wp:posOffset>0</wp:posOffset>
                </wp:positionH>
                <wp:positionV relativeFrom="paragraph">
                  <wp:posOffset>45720</wp:posOffset>
                </wp:positionV>
                <wp:extent cx="2360930" cy="1404620"/>
                <wp:effectExtent l="0" t="0" r="0" b="0"/>
                <wp:wrapNone/>
                <wp:docPr id="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C3E7BA" w14:textId="77777777" w:rsidR="00A30FB5" w:rsidRDefault="00A30FB5" w:rsidP="00C275D1">
                            <w:r>
                              <w:rPr>
                                <w:b/>
                                <w:sz w:val="36"/>
                              </w:rPr>
                              <w:t>5.3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D720F6" id="_x0000_s1030" type="#_x0000_t202" style="position:absolute;left:0;text-align:left;margin-left:0;margin-top:3.6pt;width:185.9pt;height:110.6pt;z-index:251643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" filled="f" stroked="f">
                <v:textbox style="mso-fit-shape-to-text:t">
                  <w:txbxContent>
                    <w:p w14:paraId="3DC3E7BA" w14:textId="77777777" w:rsidR="00A30FB5" w:rsidRDefault="00A30FB5" w:rsidP="00C275D1">
                      <w:r>
                        <w:rPr>
                          <w:b/>
                          <w:sz w:val="36"/>
                        </w:rPr>
                        <w:t>5.3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4979" w:type="pct"/>
        <w:jc w:val="center"/>
        <w:tblLook w:val="04A0" w:firstRow="1" w:lastRow="0" w:firstColumn="1" w:lastColumn="0" w:noHBand="0" w:noVBand="1"/>
      </w:tblPr>
      <w:tblGrid>
        <w:gridCol w:w="3731"/>
        <w:gridCol w:w="5896"/>
        <w:gridCol w:w="3440"/>
        <w:gridCol w:w="1445"/>
        <w:gridCol w:w="1354"/>
        <w:gridCol w:w="887"/>
        <w:gridCol w:w="1307"/>
        <w:gridCol w:w="1165"/>
        <w:gridCol w:w="1618"/>
      </w:tblGrid>
      <w:tr w:rsidR="00C941E6" w:rsidRPr="00300B00" w14:paraId="1D9F7A0B" w14:textId="77777777" w:rsidTr="00171319">
        <w:trPr>
          <w:trHeight w:val="651"/>
          <w:jc w:val="center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B2637C" w14:textId="77777777" w:rsidR="00C941E6" w:rsidRPr="00300B00" w:rsidRDefault="00300B00" w:rsidP="007C677E">
            <w:pPr>
              <w:widowControl/>
              <w:jc w:val="center"/>
              <w:rPr>
                <w:rFonts w:ascii="等线" w:eastAsia="等线" w:hAnsi="等线" w:cs="宋体"/>
                <w:b/>
                <w:bCs/>
                <w:color w:val="000000"/>
                <w:kern w:val="0"/>
                <w:sz w:val="44"/>
                <w:szCs w:val="44"/>
              </w:rPr>
            </w:pPr>
            <w:r>
              <w:br w:type="page"/>
            </w:r>
            <w:r w:rsidR="007C677E">
              <w:rPr>
                <w:rFonts w:ascii="等线" w:eastAsia="等线" w:hAnsi="等线" w:cs="宋体" w:hint="eastAsia"/>
                <w:b/>
                <w:bCs/>
                <w:color w:val="000000"/>
                <w:kern w:val="0"/>
                <w:sz w:val="52"/>
                <w:szCs w:val="32"/>
              </w:rPr>
              <w:t>建筑物平面位置高度、高程</w:t>
            </w:r>
            <w:r w:rsidR="00C941E6" w:rsidRPr="00BD7AE2">
              <w:rPr>
                <w:rFonts w:ascii="等线" w:eastAsia="等线" w:hAnsi="等线" w:cs="宋体" w:hint="eastAsia"/>
                <w:b/>
                <w:bCs/>
                <w:color w:val="000000"/>
                <w:kern w:val="0"/>
                <w:sz w:val="52"/>
                <w:szCs w:val="32"/>
              </w:rPr>
              <w:t>测绘成果</w:t>
            </w:r>
            <w:r w:rsidR="007C677E">
              <w:rPr>
                <w:rFonts w:ascii="等线" w:eastAsia="等线" w:hAnsi="等线" w:cs="宋体" w:hint="eastAsia"/>
                <w:b/>
                <w:bCs/>
                <w:color w:val="000000"/>
                <w:kern w:val="0"/>
                <w:sz w:val="52"/>
                <w:szCs w:val="32"/>
              </w:rPr>
              <w:t>说明</w:t>
            </w:r>
          </w:p>
        </w:tc>
      </w:tr>
      <w:tr w:rsidR="00C941E6" w:rsidRPr="00300B00" w14:paraId="4F7E49FD" w14:textId="77777777" w:rsidTr="00FD4B69">
        <w:trPr>
          <w:trHeight w:val="458"/>
          <w:jc w:val="center"/>
        </w:trPr>
        <w:tc>
          <w:tcPr>
            <w:tcW w:w="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9C45A" w14:textId="77777777" w:rsidR="00C941E6" w:rsidRPr="00BD30A8" w:rsidRDefault="00C941E6" w:rsidP="00687B14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建设单位：</w:t>
            </w:r>
          </w:p>
        </w:tc>
        <w:tc>
          <w:tcPr>
            <w:tcW w:w="14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E67B2" w14:textId="4C51650E" w:rsidR="00C941E6" w:rsidRPr="0029295F" w:rsidRDefault="000646C9" w:rsidP="00687B14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8"/>
              </w:rPr>
            </w:pPr>
            <w:r w:rsidRPr="000646C9">
              <w:rPr>
                <w:rFonts w:ascii="微软雅黑 Light" w:eastAsia="微软雅黑 Light" w:hAnsi="微软雅黑 Light" w:cstheme="majorBidi" w:hint="eastAsia"/>
                <w:caps/>
                <w:kern w:val="24"/>
                <w:sz w:val="28"/>
                <w:szCs w:val="28"/>
              </w:rPr>
              <w:t>中南钻石有限公司</w:t>
            </w:r>
          </w:p>
        </w:tc>
        <w:tc>
          <w:tcPr>
            <w:tcW w:w="8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CD795" w14:textId="77777777" w:rsidR="00C941E6" w:rsidRPr="00BD30A8" w:rsidRDefault="00C941E6" w:rsidP="00687B14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许可证号：</w:t>
            </w:r>
          </w:p>
        </w:tc>
        <w:tc>
          <w:tcPr>
            <w:tcW w:w="1701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72048" w14:textId="03F8C26E" w:rsidR="00C941E6" w:rsidRPr="00BD30A8" w:rsidRDefault="00BC1658" w:rsidP="00300B00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 xml:space="preserve">宛规建字（2016）第（15）号  宛规建字（2017）第（51）号 </w:t>
            </w:r>
            <w:r w:rsidR="00C941E6"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 xml:space="preserve">　</w:t>
            </w:r>
          </w:p>
        </w:tc>
      </w:tr>
      <w:tr w:rsidR="00C941E6" w:rsidRPr="00300B00" w14:paraId="0FC9D7CE" w14:textId="77777777" w:rsidTr="00FD4B69">
        <w:trPr>
          <w:trHeight w:val="458"/>
          <w:jc w:val="center"/>
        </w:trPr>
        <w:tc>
          <w:tcPr>
            <w:tcW w:w="241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954F7" w14:textId="77777777" w:rsidR="00C941E6" w:rsidRPr="00BD30A8" w:rsidRDefault="00C941E6" w:rsidP="00300B00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建筑平面位置</w:t>
            </w:r>
          </w:p>
        </w:tc>
        <w:tc>
          <w:tcPr>
            <w:tcW w:w="2581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D4A58" w14:textId="77777777" w:rsidR="00C941E6" w:rsidRPr="00BD30A8" w:rsidRDefault="00C941E6" w:rsidP="00300B00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建筑高程、高度</w:t>
            </w:r>
          </w:p>
        </w:tc>
      </w:tr>
      <w:tr w:rsidR="00B45588" w:rsidRPr="00300B00" w14:paraId="3A6C0BEB" w14:textId="77777777" w:rsidTr="00FD4B69">
        <w:trPr>
          <w:trHeight w:val="6992"/>
          <w:jc w:val="center"/>
        </w:trPr>
        <w:tc>
          <w:tcPr>
            <w:tcW w:w="2419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8E270E8" w14:textId="77777777" w:rsidR="00B45588" w:rsidRDefault="00B45588" w:rsidP="00B45588">
            <w:pPr>
              <w:pStyle w:val="aa"/>
              <w:widowControl/>
              <w:numPr>
                <w:ilvl w:val="0"/>
                <w:numId w:val="18"/>
              </w:numPr>
              <w:ind w:firstLineChars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bookmarkStart w:id="18" w:name="_Hlk514083770"/>
            <w:r w:rsidRPr="00D14AE6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审批</w:t>
            </w: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2#厂房</w:t>
            </w:r>
            <w:r w:rsidRPr="00D14AE6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楼长</w:t>
            </w: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174.78</w:t>
            </w:r>
            <w:r w:rsidRPr="00D14AE6"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  <w:t>米，宽</w:t>
            </w: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48.48</w:t>
            </w:r>
            <w:r w:rsidRPr="00D14AE6"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  <w:t>米</w:t>
            </w: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；</w:t>
            </w:r>
          </w:p>
          <w:p w14:paraId="42123000" w14:textId="77777777" w:rsidR="00B45588" w:rsidRDefault="00B45588" w:rsidP="00B45588">
            <w:pPr>
              <w:pStyle w:val="aa"/>
              <w:widowControl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实测2#厂房楼长174.81米，宽48.52米。</w:t>
            </w:r>
          </w:p>
          <w:p w14:paraId="4EC840EC" w14:textId="77777777" w:rsidR="00B45588" w:rsidRDefault="00B45588" w:rsidP="00B45588">
            <w:pPr>
              <w:pStyle w:val="aa"/>
              <w:widowControl/>
              <w:numPr>
                <w:ilvl w:val="0"/>
                <w:numId w:val="18"/>
              </w:numPr>
              <w:ind w:firstLineChars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D14AE6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审批</w:t>
            </w: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2#公寓</w:t>
            </w:r>
            <w:r w:rsidRPr="00D14AE6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楼长</w:t>
            </w: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72.55</w:t>
            </w:r>
            <w:r w:rsidRPr="00D14AE6"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  <w:t>米，宽</w:t>
            </w: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11.84</w:t>
            </w:r>
            <w:r w:rsidRPr="00D14AE6"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  <w:t>米</w:t>
            </w: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；</w:t>
            </w:r>
          </w:p>
          <w:p w14:paraId="736F7E2A" w14:textId="77777777" w:rsidR="00B45588" w:rsidRDefault="00B45588" w:rsidP="00B45588">
            <w:pPr>
              <w:pStyle w:val="aa"/>
              <w:widowControl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实测2#公寓楼长72.57米，宽11.86米。</w:t>
            </w:r>
          </w:p>
          <w:p w14:paraId="174808B2" w14:textId="77777777" w:rsidR="00B45588" w:rsidRDefault="00B45588" w:rsidP="00B45588">
            <w:pPr>
              <w:pStyle w:val="aa"/>
              <w:widowControl/>
              <w:numPr>
                <w:ilvl w:val="0"/>
                <w:numId w:val="18"/>
              </w:numPr>
              <w:ind w:firstLineChars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D14AE6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审批</w:t>
            </w: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4#公寓</w:t>
            </w:r>
            <w:r w:rsidRPr="00D14AE6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楼长</w:t>
            </w: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72.55</w:t>
            </w:r>
            <w:r w:rsidRPr="00D14AE6"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  <w:t>米，宽</w:t>
            </w: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11.84</w:t>
            </w:r>
            <w:r w:rsidRPr="00D14AE6"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  <w:t>米</w:t>
            </w: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；</w:t>
            </w:r>
          </w:p>
          <w:p w14:paraId="41825CD2" w14:textId="77777777" w:rsidR="00B45588" w:rsidRPr="00FB005D" w:rsidRDefault="00B45588" w:rsidP="00B45588">
            <w:pPr>
              <w:pStyle w:val="aa"/>
              <w:widowControl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实测4#公寓楼长72.56米，宽11.85米。</w:t>
            </w:r>
          </w:p>
          <w:p w14:paraId="412FBB0E" w14:textId="77777777" w:rsidR="00B45588" w:rsidRDefault="00B45588" w:rsidP="00B45588">
            <w:pPr>
              <w:pStyle w:val="aa"/>
              <w:widowControl/>
              <w:numPr>
                <w:ilvl w:val="0"/>
                <w:numId w:val="18"/>
              </w:numPr>
              <w:ind w:firstLineChars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审批建筑物突出部分退让南测三号路道路红线宽度为10米，建筑物突出部分退让东侧用地边界6米；</w:t>
            </w:r>
          </w:p>
          <w:p w14:paraId="045DE882" w14:textId="5F27EEF6" w:rsidR="00B45588" w:rsidRPr="00D14AE6" w:rsidRDefault="00B45588" w:rsidP="00B45588">
            <w:pPr>
              <w:widowControl/>
              <w:ind w:firstLineChars="150" w:firstLine="42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实测建筑物突出部分退让南测三号路道路红线宽度为9.97米，建筑物突出部分退让东侧用地边界7.98米；</w:t>
            </w:r>
          </w:p>
        </w:tc>
        <w:tc>
          <w:tcPr>
            <w:tcW w:w="2581" w:type="pct"/>
            <w:gridSpan w:val="7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9FE1EF" w14:textId="77777777" w:rsidR="00B45588" w:rsidRPr="00F21C15" w:rsidRDefault="00B45588" w:rsidP="00B45588">
            <w:pPr>
              <w:pStyle w:val="aa"/>
              <w:numPr>
                <w:ilvl w:val="0"/>
                <w:numId w:val="7"/>
              </w:numPr>
              <w:ind w:firstLineChars="0"/>
              <w:jc w:val="left"/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</w:pP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高程系统位1985国家高程基准。</w:t>
            </w:r>
          </w:p>
          <w:p w14:paraId="6AAB5082" w14:textId="77777777" w:rsidR="00B45588" w:rsidRPr="00F21C15" w:rsidRDefault="00B45588" w:rsidP="00B45588">
            <w:pPr>
              <w:pStyle w:val="aa"/>
              <w:numPr>
                <w:ilvl w:val="0"/>
                <w:numId w:val="7"/>
              </w:numPr>
              <w:ind w:firstLineChars="0"/>
              <w:jc w:val="left"/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</w:pP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所测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2#厂房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檐口高程1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40.441</w:t>
            </w: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米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，室内坪</w:t>
            </w: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高程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130.364</w:t>
            </w: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米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，建筑高度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10.077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米。</w:t>
            </w:r>
          </w:p>
          <w:p w14:paraId="493C7E64" w14:textId="77777777" w:rsidR="00B45588" w:rsidRDefault="00B45588" w:rsidP="00B45588">
            <w:pPr>
              <w:pStyle w:val="aa"/>
              <w:ind w:left="420" w:firstLineChars="0" w:firstLine="0"/>
              <w:jc w:val="left"/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审批高度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45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米。</w:t>
            </w:r>
          </w:p>
          <w:p w14:paraId="30C9A323" w14:textId="77777777" w:rsidR="00B45588" w:rsidRPr="00F21C15" w:rsidRDefault="00B45588" w:rsidP="00B45588">
            <w:pPr>
              <w:pStyle w:val="aa"/>
              <w:numPr>
                <w:ilvl w:val="0"/>
                <w:numId w:val="7"/>
              </w:numPr>
              <w:ind w:firstLineChars="0"/>
              <w:jc w:val="left"/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</w:pP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所测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2#公寓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檐口高程1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48.8</w:t>
            </w: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米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，室内坪</w:t>
            </w: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高程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130.904</w:t>
            </w: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米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，建筑高度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17.896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米。</w:t>
            </w:r>
          </w:p>
          <w:p w14:paraId="42844344" w14:textId="77777777" w:rsidR="00B45588" w:rsidRDefault="00B45588" w:rsidP="00B45588">
            <w:pPr>
              <w:pStyle w:val="aa"/>
              <w:ind w:left="420" w:firstLineChars="0" w:firstLine="0"/>
              <w:jc w:val="left"/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审批高度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45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米。</w:t>
            </w:r>
          </w:p>
          <w:p w14:paraId="67156177" w14:textId="77777777" w:rsidR="00B45588" w:rsidRPr="00F21C15" w:rsidRDefault="00B45588" w:rsidP="00B45588">
            <w:pPr>
              <w:pStyle w:val="aa"/>
              <w:numPr>
                <w:ilvl w:val="0"/>
                <w:numId w:val="7"/>
              </w:numPr>
              <w:ind w:firstLineChars="0"/>
              <w:jc w:val="left"/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</w:pP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所测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4#厂房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檐口高程1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48.79</w:t>
            </w: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米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，室内坪</w:t>
            </w: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高程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130.902</w:t>
            </w:r>
            <w:r w:rsidRPr="00F21C15"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米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，建筑高度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17.888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米。</w:t>
            </w:r>
          </w:p>
          <w:p w14:paraId="5E09D638" w14:textId="3A49034C" w:rsidR="00B45588" w:rsidRPr="009B400E" w:rsidRDefault="00B45588" w:rsidP="00B45588">
            <w:pPr>
              <w:pStyle w:val="aa"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审批高度</w:t>
            </w:r>
            <w:r>
              <w:rPr>
                <w:rFonts w:ascii="宋体" w:eastAsia="宋体" w:hAnsi="宋体" w:cs="宋体" w:hint="eastAsia"/>
                <w:bCs/>
                <w:kern w:val="0"/>
                <w:sz w:val="28"/>
                <w:szCs w:val="24"/>
              </w:rPr>
              <w:t>45</w:t>
            </w:r>
            <w:r>
              <w:rPr>
                <w:rFonts w:ascii="宋体" w:eastAsia="宋体" w:hAnsi="宋体" w:cs="宋体"/>
                <w:bCs/>
                <w:kern w:val="0"/>
                <w:sz w:val="28"/>
                <w:szCs w:val="24"/>
              </w:rPr>
              <w:t>米。</w:t>
            </w:r>
          </w:p>
        </w:tc>
      </w:tr>
      <w:tr w:rsidR="002D27D3" w:rsidRPr="00300B00" w14:paraId="3A44C5B5" w14:textId="77777777" w:rsidTr="00FD4B69">
        <w:trPr>
          <w:trHeight w:val="679"/>
          <w:jc w:val="center"/>
        </w:trPr>
        <w:tc>
          <w:tcPr>
            <w:tcW w:w="2419" w:type="pct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E120D96" w14:textId="77777777" w:rsidR="002D27D3" w:rsidRPr="00300B00" w:rsidRDefault="002D27D3" w:rsidP="00300B00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bookmarkStart w:id="19" w:name="_Hlk514084929"/>
            <w:bookmarkEnd w:id="18"/>
          </w:p>
        </w:tc>
        <w:tc>
          <w:tcPr>
            <w:tcW w:w="880" w:type="pct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01DD0" w14:textId="77777777" w:rsidR="002D27D3" w:rsidRPr="00300B00" w:rsidRDefault="002D27D3" w:rsidP="00300B00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701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A4AB1A" w14:textId="77777777" w:rsidR="002D27D3" w:rsidRPr="002D27D3" w:rsidRDefault="002D27D3" w:rsidP="002D27D3">
            <w:pPr>
              <w:pStyle w:val="a5"/>
              <w:spacing w:before="0" w:beforeAutospacing="0" w:after="0" w:afterAutospacing="0"/>
              <w:jc w:val="center"/>
              <w:rPr>
                <w:sz w:val="32"/>
                <w:szCs w:val="32"/>
              </w:rPr>
            </w:pPr>
            <w:r w:rsidRPr="00300B00">
              <w:rPr>
                <w:rFonts w:ascii="微软雅黑 Light" w:eastAsia="微软雅黑 Light" w:hAnsi="微软雅黑 Light" w:cstheme="minorBidi" w:hint="eastAsia"/>
                <w:sz w:val="32"/>
                <w:szCs w:val="32"/>
              </w:rPr>
              <w:t>南阳市城乡规划测绘院</w:t>
            </w:r>
          </w:p>
        </w:tc>
      </w:tr>
      <w:tr w:rsidR="002B036D" w:rsidRPr="00300B00" w14:paraId="5EA8FD8D" w14:textId="77777777" w:rsidTr="00B45588">
        <w:trPr>
          <w:trHeight w:val="600"/>
          <w:jc w:val="center"/>
        </w:trPr>
        <w:tc>
          <w:tcPr>
            <w:tcW w:w="2419" w:type="pct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B61929B" w14:textId="77777777" w:rsidR="002D27D3" w:rsidRPr="00300B00" w:rsidRDefault="002D27D3" w:rsidP="00300B00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8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9424D0D" w14:textId="77777777" w:rsidR="002D27D3" w:rsidRPr="00300B00" w:rsidRDefault="002D27D3" w:rsidP="00300B00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92D898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院长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C1623" w14:textId="1C6BC0F9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9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A0B2B" w14:textId="77777777" w:rsidR="002D27D3" w:rsidRPr="002D27D3" w:rsidRDefault="002D27D3" w:rsidP="009B400E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计算</w:t>
            </w:r>
          </w:p>
        </w:tc>
        <w:tc>
          <w:tcPr>
            <w:tcW w:w="28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B2AEA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609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A38FD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省测绘局证字</w:t>
            </w:r>
            <w:r w:rsidRPr="002D27D3">
              <w:rPr>
                <w:rFonts w:ascii="等线" w:eastAsia="等线" w:hAnsi="等线" w:cs="宋体"/>
                <w:color w:val="000000"/>
                <w:kern w:val="0"/>
                <w:sz w:val="22"/>
              </w:rPr>
              <w:t>411801号(乙级）</w:t>
            </w:r>
          </w:p>
        </w:tc>
      </w:tr>
      <w:tr w:rsidR="00FD4B69" w:rsidRPr="00300B00" w14:paraId="1D6ADDB5" w14:textId="77777777" w:rsidTr="00FD4B69">
        <w:trPr>
          <w:trHeight w:val="600"/>
          <w:jc w:val="center"/>
        </w:trPr>
        <w:tc>
          <w:tcPr>
            <w:tcW w:w="2419" w:type="pct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13FA8B" w14:textId="77777777" w:rsidR="002D27D3" w:rsidRPr="00300B00" w:rsidRDefault="002D27D3" w:rsidP="00300B00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8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D7F64AF" w14:textId="77777777" w:rsidR="002D27D3" w:rsidRPr="00300B00" w:rsidRDefault="002D27D3" w:rsidP="00300B00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4684A2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审定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B2CBE" w14:textId="6CD6D610" w:rsidR="002D27D3" w:rsidRPr="002D27D3" w:rsidRDefault="00C6088B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微软雅黑 Light" w:eastAsia="微软雅黑 Light" w:hAnsi="微软雅黑 Light" w:hint="eastAsia"/>
                <w:noProof/>
                <w:sz w:val="32"/>
                <w:szCs w:val="32"/>
              </w:rPr>
              <mc:AlternateContent>
                <mc:Choice Requires="wpg">
                  <w:drawing>
                    <wp:anchor distT="0" distB="0" distL="114300" distR="114300" simplePos="0" relativeHeight="251653632" behindDoc="0" locked="0" layoutInCell="1" allowOverlap="1" wp14:anchorId="00F29021" wp14:editId="34FC9150">
                      <wp:simplePos x="0" y="0"/>
                      <wp:positionH relativeFrom="column">
                        <wp:posOffset>-315595</wp:posOffset>
                      </wp:positionH>
                      <wp:positionV relativeFrom="paragraph">
                        <wp:posOffset>-531495</wp:posOffset>
                      </wp:positionV>
                      <wp:extent cx="2249805" cy="1831975"/>
                      <wp:effectExtent l="0" t="0" r="0" b="0"/>
                      <wp:wrapNone/>
                      <wp:docPr id="20" name="组合 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49805" cy="1831975"/>
                                <a:chOff x="0" y="0"/>
                                <a:chExt cx="2250302" cy="183255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" name="图片 2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66407" y="0"/>
                                  <a:ext cx="683895" cy="59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4" name="图片 2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053" y="373711"/>
                                  <a:ext cx="643890" cy="3886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7" name="图片 2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58456" y="771276"/>
                                  <a:ext cx="683895" cy="59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" name="图片 2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14115" y="620201"/>
                                  <a:ext cx="635635" cy="2495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1" name="图片 3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053" y="946205"/>
                                  <a:ext cx="506730" cy="3181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2" name="图片 3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065474"/>
                                  <a:ext cx="1094105" cy="7670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F8474B6" id="组合 20" o:spid="_x0000_s1026" style="position:absolute;left:0;text-align:left;margin-left:-24.85pt;margin-top:-41.85pt;width:177.15pt;height:144.25pt;z-index:251654656;mso-width-relative:margin;mso-height-relative:margin" coordsize="22503,183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">
                      <v:shape id="图片 21" o:spid="_x0000_s1027" type="#_x0000_t75" style="position:absolute;left:15664;width:6839;height:5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">
                        <v:imagedata r:id="rId24" o:title=""/>
                      </v:shape>
                      <v:shape id="图片 24" o:spid="_x0000_s1028" type="#_x0000_t75" style="position:absolute;left:3180;top:3737;width:6439;height:38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">
                        <v:imagedata r:id="rId25" o:title=""/>
                      </v:shape>
                      <v:shape id="图片 27" o:spid="_x0000_s1029" type="#_x0000_t75" style="position:absolute;left:15584;top:7712;width:6839;height:5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">
                        <v:imagedata r:id="rId24" o:title=""/>
                      </v:shape>
                      <v:shape id="图片 29" o:spid="_x0000_s1030" type="#_x0000_t75" style="position:absolute;left:16141;top:6202;width:6356;height:24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">
                        <v:imagedata r:id="rId26" o:title=""/>
                      </v:shape>
                      <v:shape id="图片 31" o:spid="_x0000_s1031" type="#_x0000_t75" style="position:absolute;left:3180;top:9462;width:5067;height:3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">
                        <v:imagedata r:id="rId27" o:title=""/>
                      </v:shape>
                      <v:shape id="图片 32" o:spid="_x0000_s1032" type="#_x0000_t75" style="position:absolute;top:10654;width:10941;height:7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">
                        <v:imagedata r:id="rId28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19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05275" w14:textId="77777777" w:rsidR="002D27D3" w:rsidRPr="002D27D3" w:rsidRDefault="002D27D3" w:rsidP="009B400E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测量</w:t>
            </w:r>
          </w:p>
        </w:tc>
        <w:tc>
          <w:tcPr>
            <w:tcW w:w="28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83FBF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55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27C25" w14:textId="77777777" w:rsidR="002D27D3" w:rsidRPr="002D27D3" w:rsidRDefault="002D27D3" w:rsidP="002D27D3">
            <w:pPr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工程编号</w:t>
            </w:r>
          </w:p>
        </w:tc>
        <w:tc>
          <w:tcPr>
            <w:tcW w:w="354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177BA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FD4B69" w:rsidRPr="00300B00" w14:paraId="4EE40FEA" w14:textId="77777777" w:rsidTr="00FD4B69">
        <w:trPr>
          <w:trHeight w:val="600"/>
          <w:jc w:val="center"/>
        </w:trPr>
        <w:tc>
          <w:tcPr>
            <w:tcW w:w="2419" w:type="pct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7C83901" w14:textId="77777777" w:rsidR="002D27D3" w:rsidRPr="00300B00" w:rsidRDefault="002D27D3" w:rsidP="00300B00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8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3FA372" w14:textId="77777777" w:rsidR="002D27D3" w:rsidRPr="00300B00" w:rsidRDefault="002D27D3" w:rsidP="00300B00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6E1C36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审核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D2E9D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9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22590" w14:textId="77777777" w:rsidR="002D27D3" w:rsidRPr="002D27D3" w:rsidRDefault="002D27D3" w:rsidP="009B400E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制图</w:t>
            </w:r>
          </w:p>
        </w:tc>
        <w:tc>
          <w:tcPr>
            <w:tcW w:w="28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7C7C6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55" w:type="pct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17D530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54" w:type="pct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5A7FC1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FD4B69" w:rsidRPr="00300B00" w14:paraId="3C4BB7E3" w14:textId="77777777" w:rsidTr="00FD4B69">
        <w:trPr>
          <w:trHeight w:val="600"/>
          <w:jc w:val="center"/>
        </w:trPr>
        <w:tc>
          <w:tcPr>
            <w:tcW w:w="2419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436724" w14:textId="77777777" w:rsidR="002D27D3" w:rsidRPr="00300B00" w:rsidRDefault="002D27D3" w:rsidP="00300B00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80" w:type="pct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AD88F78" w14:textId="77777777" w:rsidR="002D27D3" w:rsidRPr="00300B00" w:rsidRDefault="002D27D3" w:rsidP="00300B00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04BBB3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项目负责人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171FC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9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E8D9E" w14:textId="77777777" w:rsidR="002D27D3" w:rsidRPr="002D27D3" w:rsidRDefault="002D27D3" w:rsidP="009B400E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比例</w:t>
            </w:r>
          </w:p>
        </w:tc>
        <w:tc>
          <w:tcPr>
            <w:tcW w:w="28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BA6CC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5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AD1BD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日期</w:t>
            </w:r>
          </w:p>
        </w:tc>
        <w:tc>
          <w:tcPr>
            <w:tcW w:w="35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D17ED" w14:textId="77777777" w:rsidR="002D27D3" w:rsidRPr="002D27D3" w:rsidRDefault="002D27D3" w:rsidP="002D27D3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</w:tbl>
    <w:p w14:paraId="3FDA62AC" w14:textId="77777777" w:rsidR="007C677E" w:rsidRDefault="007C677E" w:rsidP="0043114C">
      <w:bookmarkStart w:id="20" w:name="OLE_LINK83"/>
      <w:bookmarkStart w:id="21" w:name="OLE_LINK84"/>
      <w:bookmarkStart w:id="22" w:name="OLE_LINK85"/>
      <w:bookmarkEnd w:id="13"/>
      <w:bookmarkEnd w:id="14"/>
      <w:bookmarkEnd w:id="15"/>
      <w:bookmarkEnd w:id="16"/>
      <w:bookmarkEnd w:id="17"/>
      <w:bookmarkEnd w:id="19"/>
    </w:p>
    <w:p w14:paraId="380826D8" w14:textId="77777777" w:rsidR="007C677E" w:rsidRDefault="00C275D1">
      <w:pPr>
        <w:widowControl/>
        <w:jc w:val="left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46464" behindDoc="0" locked="0" layoutInCell="1" allowOverlap="1" wp14:anchorId="5209169D" wp14:editId="585F77E9">
                <wp:simplePos x="0" y="0"/>
                <wp:positionH relativeFrom="column">
                  <wp:posOffset>0</wp:posOffset>
                </wp:positionH>
                <wp:positionV relativeFrom="paragraph">
                  <wp:posOffset>45720</wp:posOffset>
                </wp:positionV>
                <wp:extent cx="2360930" cy="1404620"/>
                <wp:effectExtent l="0" t="0" r="0" b="0"/>
                <wp:wrapNone/>
                <wp:docPr id="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5CCEEE" w14:textId="77777777" w:rsidR="00A30FB5" w:rsidRDefault="00A30FB5" w:rsidP="00C275D1">
                            <w:r>
                              <w:rPr>
                                <w:b/>
                                <w:sz w:val="36"/>
                              </w:rPr>
                              <w:t>5.4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9169D" id="_x0000_s1031" type="#_x0000_t202" style="position:absolute;margin-left:0;margin-top:3.6pt;width:185.9pt;height:110.6pt;z-index:251644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" filled="f" stroked="f">
                <v:textbox style="mso-fit-shape-to-text:t">
                  <w:txbxContent>
                    <w:p w14:paraId="7F5CCEEE" w14:textId="77777777" w:rsidR="00A30FB5" w:rsidRDefault="00A30FB5" w:rsidP="00C275D1">
                      <w:r>
                        <w:rPr>
                          <w:b/>
                          <w:sz w:val="36"/>
                        </w:rPr>
                        <w:t>5.4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5079" w:type="pct"/>
        <w:tblLook w:val="04A0" w:firstRow="1" w:lastRow="0" w:firstColumn="1" w:lastColumn="0" w:noHBand="0" w:noVBand="1"/>
      </w:tblPr>
      <w:tblGrid>
        <w:gridCol w:w="3822"/>
        <w:gridCol w:w="5961"/>
        <w:gridCol w:w="3703"/>
        <w:gridCol w:w="1366"/>
        <w:gridCol w:w="1591"/>
        <w:gridCol w:w="719"/>
        <w:gridCol w:w="1312"/>
        <w:gridCol w:w="1176"/>
        <w:gridCol w:w="1612"/>
      </w:tblGrid>
      <w:tr w:rsidR="007C677E" w:rsidRPr="009650B7" w14:paraId="0AC31379" w14:textId="77777777" w:rsidTr="004116B6">
        <w:trPr>
          <w:trHeight w:val="652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BC6F573" w14:textId="32E4E19E" w:rsidR="007C677E" w:rsidRPr="009650B7" w:rsidRDefault="008452D7" w:rsidP="007972A2">
            <w:pPr>
              <w:widowControl/>
              <w:jc w:val="center"/>
            </w:pPr>
            <w:r w:rsidRPr="008452D7">
              <w:rPr>
                <w:rFonts w:ascii="等线" w:eastAsia="等线" w:hAnsi="等线" w:cs="宋体"/>
                <w:b/>
                <w:bCs/>
                <w:color w:val="000000"/>
                <w:kern w:val="0"/>
                <w:sz w:val="52"/>
                <w:szCs w:val="32"/>
              </w:rPr>
              <w:t>2#厂房平面尺寸</w:t>
            </w:r>
            <w:r w:rsidR="007C677E" w:rsidRPr="009650B7">
              <w:rPr>
                <w:rFonts w:ascii="等线" w:eastAsia="等线" w:hAnsi="等线" w:cs="宋体" w:hint="eastAsia"/>
                <w:b/>
                <w:bCs/>
                <w:color w:val="000000"/>
                <w:kern w:val="0"/>
                <w:sz w:val="52"/>
                <w:szCs w:val="32"/>
              </w:rPr>
              <w:t>测绘成果</w:t>
            </w:r>
          </w:p>
        </w:tc>
      </w:tr>
      <w:tr w:rsidR="007C677E" w:rsidRPr="00BD30A8" w14:paraId="23775D40" w14:textId="77777777" w:rsidTr="004116B6">
        <w:trPr>
          <w:trHeight w:val="459"/>
        </w:trPr>
        <w:tc>
          <w:tcPr>
            <w:tcW w:w="9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EC280" w14:textId="77777777" w:rsidR="007C677E" w:rsidRPr="00BD30A8" w:rsidRDefault="007C677E" w:rsidP="004116B6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建设单位：</w:t>
            </w:r>
          </w:p>
        </w:tc>
        <w:tc>
          <w:tcPr>
            <w:tcW w:w="1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89586" w14:textId="0503B849" w:rsidR="007C677E" w:rsidRPr="00BD30A8" w:rsidRDefault="000646C9" w:rsidP="004116B6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0646C9">
              <w:rPr>
                <w:rFonts w:ascii="微软雅黑 Light" w:eastAsia="微软雅黑 Light" w:hAnsi="微软雅黑 Light" w:cstheme="majorBidi" w:hint="eastAsia"/>
                <w:caps/>
                <w:kern w:val="24"/>
                <w:sz w:val="28"/>
                <w:szCs w:val="28"/>
              </w:rPr>
              <w:t>中南钻石有限公司</w:t>
            </w:r>
          </w:p>
        </w:tc>
        <w:tc>
          <w:tcPr>
            <w:tcW w:w="8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CF43E" w14:textId="77777777" w:rsidR="007C677E" w:rsidRPr="00BD30A8" w:rsidRDefault="007C677E" w:rsidP="004116B6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许可证号：</w:t>
            </w:r>
          </w:p>
        </w:tc>
        <w:tc>
          <w:tcPr>
            <w:tcW w:w="1765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2E210" w14:textId="0F5D8B46" w:rsidR="007C677E" w:rsidRPr="00BD30A8" w:rsidRDefault="00BC1658" w:rsidP="004116B6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 xml:space="preserve">宛规建字（2016）第（15）号  宛规建字（2017）第（51）号 </w:t>
            </w:r>
            <w:r w:rsidR="007C677E"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 xml:space="preserve">　</w:t>
            </w:r>
          </w:p>
        </w:tc>
      </w:tr>
      <w:tr w:rsidR="007C677E" w:rsidRPr="00BD30A8" w14:paraId="1F8716C0" w14:textId="77777777" w:rsidTr="004116B6">
        <w:trPr>
          <w:trHeight w:val="459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412722" w14:textId="77777777" w:rsidR="007C677E" w:rsidRPr="00BD30A8" w:rsidRDefault="007C677E" w:rsidP="004116B6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</w:p>
        </w:tc>
      </w:tr>
      <w:tr w:rsidR="007C677E" w:rsidRPr="009B400E" w14:paraId="425F241F" w14:textId="77777777" w:rsidTr="004116B6">
        <w:trPr>
          <w:trHeight w:val="7001"/>
        </w:trPr>
        <w:tc>
          <w:tcPr>
            <w:tcW w:w="2343" w:type="pct"/>
            <w:gridSpan w:val="2"/>
            <w:vMerge w:val="restart"/>
            <w:tcBorders>
              <w:left w:val="single" w:sz="4" w:space="0" w:color="auto"/>
            </w:tcBorders>
            <w:shd w:val="clear" w:color="auto" w:fill="auto"/>
            <w:noWrap/>
          </w:tcPr>
          <w:p w14:paraId="1C807D99" w14:textId="264B440B" w:rsidR="007C677E" w:rsidRPr="00302BD1" w:rsidRDefault="008452D7" w:rsidP="004116B6">
            <w:pPr>
              <w:pStyle w:val="aa"/>
              <w:widowControl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8452D7">
              <w:rPr>
                <w:rFonts w:ascii="宋体" w:eastAsia="宋体" w:hAnsi="宋体" w:cs="宋体"/>
                <w:bCs/>
                <w:noProof/>
                <w:color w:val="000000"/>
                <w:kern w:val="0"/>
                <w:sz w:val="28"/>
                <w:szCs w:val="24"/>
              </w:rPr>
              <w:drawing>
                <wp:anchor distT="0" distB="0" distL="114300" distR="114300" simplePos="0" relativeHeight="251667968" behindDoc="0" locked="0" layoutInCell="1" allowOverlap="1" wp14:anchorId="6A96903C" wp14:editId="61881B48">
                  <wp:simplePos x="0" y="0"/>
                  <wp:positionH relativeFrom="column">
                    <wp:posOffset>1620520</wp:posOffset>
                  </wp:positionH>
                  <wp:positionV relativeFrom="page">
                    <wp:posOffset>857885</wp:posOffset>
                  </wp:positionV>
                  <wp:extent cx="9020404" cy="5044195"/>
                  <wp:effectExtent l="0" t="0" r="0" b="0"/>
                  <wp:wrapNone/>
                  <wp:docPr id="949" name="图片 9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0404" cy="5044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57" w:type="pct"/>
            <w:gridSpan w:val="7"/>
            <w:tcBorders>
              <w:top w:val="nil"/>
              <w:right w:val="single" w:sz="4" w:space="0" w:color="auto"/>
            </w:tcBorders>
            <w:shd w:val="clear" w:color="auto" w:fill="auto"/>
            <w:noWrap/>
          </w:tcPr>
          <w:p w14:paraId="085F12C1" w14:textId="6382A6F0" w:rsidR="007C677E" w:rsidRPr="009B400E" w:rsidRDefault="007C677E" w:rsidP="004116B6">
            <w:pPr>
              <w:pStyle w:val="aa"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9650B7">
              <w:rPr>
                <w:rFonts w:ascii="宋体" w:eastAsia="宋体" w:hAnsi="宋体" w:cs="宋体"/>
                <w:bCs/>
                <w:noProof/>
                <w:color w:val="000000"/>
                <w:kern w:val="0"/>
                <w:sz w:val="28"/>
                <w:szCs w:val="24"/>
              </w:rPr>
              <mc:AlternateContent>
                <mc:Choice Requires="wps">
                  <w:drawing>
                    <wp:anchor distT="45720" distB="45720" distL="114300" distR="114300" simplePos="0" relativeHeight="251644416" behindDoc="1" locked="0" layoutInCell="1" allowOverlap="1" wp14:anchorId="2D16B8CC" wp14:editId="3D8B79BD">
                      <wp:simplePos x="0" y="0"/>
                      <wp:positionH relativeFrom="column">
                        <wp:posOffset>-649496</wp:posOffset>
                      </wp:positionH>
                      <wp:positionV relativeFrom="paragraph">
                        <wp:posOffset>1893942</wp:posOffset>
                      </wp:positionV>
                      <wp:extent cx="2360930" cy="1404620"/>
                      <wp:effectExtent l="0" t="0" r="0" b="6350"/>
                      <wp:wrapNone/>
                      <wp:docPr id="18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093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CC43754" w14:textId="77777777" w:rsidR="00A30FB5" w:rsidRDefault="00A30FB5" w:rsidP="007C677E"/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2D16B8CC" id="_x0000_s1032" type="#_x0000_t202" style="position:absolute;left:0;text-align:left;margin-left:-51.15pt;margin-top:149.15pt;width:185.9pt;height:110.6pt;z-index:-25167411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" stroked="f">
                      <v:textbox style="mso-fit-shape-to-text:t">
                        <w:txbxContent>
                          <w:p w14:paraId="6CC43754" w14:textId="77777777" w:rsidR="00A30FB5" w:rsidRDefault="00A30FB5" w:rsidP="007C677E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7C677E" w:rsidRPr="002D27D3" w14:paraId="5C439A09" w14:textId="77777777" w:rsidTr="004116B6">
        <w:trPr>
          <w:trHeight w:val="680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56F980F8" w14:textId="77777777" w:rsidR="007C677E" w:rsidRPr="00300B00" w:rsidRDefault="007C677E" w:rsidP="004116B6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 w:val="restart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57D6A" w14:textId="77777777" w:rsidR="007C677E" w:rsidRPr="00300B00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765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3924BF" w14:textId="77777777" w:rsidR="007C677E" w:rsidRPr="002D27D3" w:rsidRDefault="007C677E" w:rsidP="004116B6">
            <w:pPr>
              <w:pStyle w:val="a5"/>
              <w:spacing w:before="0" w:beforeAutospacing="0" w:after="0" w:afterAutospacing="0"/>
              <w:jc w:val="center"/>
              <w:rPr>
                <w:sz w:val="32"/>
                <w:szCs w:val="32"/>
              </w:rPr>
            </w:pPr>
            <w:r w:rsidRPr="00300B00">
              <w:rPr>
                <w:rFonts w:ascii="微软雅黑 Light" w:eastAsia="微软雅黑 Light" w:hAnsi="微软雅黑 Light" w:cstheme="minorBidi" w:hint="eastAsia"/>
                <w:sz w:val="32"/>
                <w:szCs w:val="32"/>
              </w:rPr>
              <w:t>南阳市城乡规划测绘院</w:t>
            </w:r>
          </w:p>
        </w:tc>
      </w:tr>
      <w:tr w:rsidR="00973B34" w:rsidRPr="002D27D3" w14:paraId="58E70554" w14:textId="77777777" w:rsidTr="004116B6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287945A1" w14:textId="77777777" w:rsidR="007C677E" w:rsidRPr="00300B00" w:rsidRDefault="007C677E" w:rsidP="004116B6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  <w:hideMark/>
          </w:tcPr>
          <w:p w14:paraId="4F70FCB7" w14:textId="77777777" w:rsidR="007C677E" w:rsidRPr="00300B00" w:rsidRDefault="007C677E" w:rsidP="004116B6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9BE068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院长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CCD26" w14:textId="74C5D9CA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6FCB3" w14:textId="77777777" w:rsidR="007C677E" w:rsidRPr="002D27D3" w:rsidRDefault="007C677E" w:rsidP="004116B6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计算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94D52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633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82B04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省测绘局证字</w:t>
            </w:r>
            <w:r w:rsidRPr="002D27D3">
              <w:rPr>
                <w:rFonts w:ascii="等线" w:eastAsia="等线" w:hAnsi="等线" w:cs="宋体"/>
                <w:color w:val="000000"/>
                <w:kern w:val="0"/>
                <w:sz w:val="22"/>
              </w:rPr>
              <w:t>411801号(乙级）</w:t>
            </w:r>
          </w:p>
        </w:tc>
      </w:tr>
      <w:tr w:rsidR="00973B34" w:rsidRPr="002D27D3" w14:paraId="50004BCA" w14:textId="77777777" w:rsidTr="004116B6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31C44F4B" w14:textId="77777777" w:rsidR="007C677E" w:rsidRPr="00300B00" w:rsidRDefault="007C677E" w:rsidP="004116B6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</w:tcPr>
          <w:p w14:paraId="5322B9AD" w14:textId="77777777" w:rsidR="007C677E" w:rsidRPr="00300B00" w:rsidRDefault="007C677E" w:rsidP="004116B6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39FBFC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审定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4E018" w14:textId="65411CFC" w:rsidR="007C677E" w:rsidRPr="002D27D3" w:rsidRDefault="00C6088B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微软雅黑 Light" w:eastAsia="微软雅黑 Light" w:hAnsi="微软雅黑 Light" w:hint="eastAsia"/>
                <w:noProof/>
                <w:sz w:val="32"/>
                <w:szCs w:val="32"/>
              </w:rPr>
              <mc:AlternateContent>
                <mc:Choice Requires="wpg">
                  <w:drawing>
                    <wp:anchor distT="0" distB="0" distL="114300" distR="114300" simplePos="0" relativeHeight="251654656" behindDoc="0" locked="0" layoutInCell="1" allowOverlap="1" wp14:anchorId="71FCF010" wp14:editId="2ACA26AC">
                      <wp:simplePos x="0" y="0"/>
                      <wp:positionH relativeFrom="column">
                        <wp:posOffset>-207645</wp:posOffset>
                      </wp:positionH>
                      <wp:positionV relativeFrom="paragraph">
                        <wp:posOffset>-577215</wp:posOffset>
                      </wp:positionV>
                      <wp:extent cx="2249805" cy="1831975"/>
                      <wp:effectExtent l="0" t="0" r="0" b="0"/>
                      <wp:wrapNone/>
                      <wp:docPr id="33" name="组合 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49805" cy="1831975"/>
                                <a:chOff x="0" y="0"/>
                                <a:chExt cx="2250302" cy="183255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4" name="图片 3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66407" y="0"/>
                                  <a:ext cx="683895" cy="59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7" name="图片 3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053" y="373711"/>
                                  <a:ext cx="643890" cy="3886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8" name="图片 3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58456" y="771276"/>
                                  <a:ext cx="683895" cy="59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9" name="图片 3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14115" y="620201"/>
                                  <a:ext cx="635635" cy="2495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0" name="图片 4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053" y="946205"/>
                                  <a:ext cx="506730" cy="3181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065474"/>
                                  <a:ext cx="1094105" cy="7670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978E216" id="组合 33" o:spid="_x0000_s1026" style="position:absolute;left:0;text-align:left;margin-left:-16.35pt;margin-top:-45.45pt;width:177.15pt;height:144.25pt;z-index:251655680;mso-width-relative:margin;mso-height-relative:margin" coordsize="22503,183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">
                      <v:shape id="图片 34" o:spid="_x0000_s1027" type="#_x0000_t75" style="position:absolute;left:15664;width:6839;height:5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">
                        <v:imagedata r:id="rId24" o:title=""/>
                      </v:shape>
                      <v:shape id="图片 37" o:spid="_x0000_s1028" type="#_x0000_t75" style="position:absolute;left:3180;top:3737;width:6439;height:38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">
                        <v:imagedata r:id="rId25" o:title=""/>
                      </v:shape>
                      <v:shape id="图片 38" o:spid="_x0000_s1029" type="#_x0000_t75" style="position:absolute;left:15584;top:7712;width:6839;height:5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">
                        <v:imagedata r:id="rId24" o:title=""/>
                      </v:shape>
                      <v:shape id="图片 39" o:spid="_x0000_s1030" type="#_x0000_t75" style="position:absolute;left:16141;top:6202;width:6356;height:24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">
                        <v:imagedata r:id="rId26" o:title=""/>
                      </v:shape>
                      <v:shape id="图片 40" o:spid="_x0000_s1031" type="#_x0000_t75" style="position:absolute;left:3180;top:9462;width:5067;height:3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">
                        <v:imagedata r:id="rId27" o:title=""/>
                      </v:shape>
                      <v:shape id="图片 46" o:spid="_x0000_s1032" type="#_x0000_t75" style="position:absolute;top:10654;width:10941;height:7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">
                        <v:imagedata r:id="rId28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5C1C6" w14:textId="77777777" w:rsidR="007C677E" w:rsidRPr="002D27D3" w:rsidRDefault="007C677E" w:rsidP="004116B6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测量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7A697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ECAA5" w14:textId="77777777" w:rsidR="007C677E" w:rsidRPr="002D27D3" w:rsidRDefault="007C677E" w:rsidP="004116B6">
            <w:pPr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工程编号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0E2F9" w14:textId="77777777" w:rsidR="007C677E" w:rsidRPr="00DF2E85" w:rsidRDefault="007C677E" w:rsidP="00DF2E8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973B34" w:rsidRPr="002D27D3" w14:paraId="03854DBC" w14:textId="77777777" w:rsidTr="004116B6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36685C59" w14:textId="77777777" w:rsidR="007C677E" w:rsidRPr="00300B00" w:rsidRDefault="007C677E" w:rsidP="004116B6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</w:tcPr>
          <w:p w14:paraId="5CABA59C" w14:textId="77777777" w:rsidR="007C677E" w:rsidRPr="00300B00" w:rsidRDefault="007C677E" w:rsidP="004116B6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FD455D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审核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AC5A4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D2203" w14:textId="77777777" w:rsidR="007C677E" w:rsidRPr="002D27D3" w:rsidRDefault="007C677E" w:rsidP="004116B6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制图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E8343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E87B2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66" w:type="pct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86FC9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973B34" w:rsidRPr="002D27D3" w14:paraId="30E33318" w14:textId="77777777" w:rsidTr="004116B6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2C03E55D" w14:textId="77777777" w:rsidR="007C677E" w:rsidRPr="00300B00" w:rsidRDefault="007C677E" w:rsidP="004116B6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bottom w:val="single" w:sz="4" w:space="0" w:color="000000"/>
              <w:right w:val="single" w:sz="4" w:space="0" w:color="auto"/>
            </w:tcBorders>
            <w:vAlign w:val="center"/>
          </w:tcPr>
          <w:p w14:paraId="2C82DFE0" w14:textId="77777777" w:rsidR="007C677E" w:rsidRPr="00300B00" w:rsidRDefault="007C677E" w:rsidP="004116B6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D36BF8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项目负责人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1C988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FD4857" w14:textId="77777777" w:rsidR="007C677E" w:rsidRPr="002D27D3" w:rsidRDefault="007C677E" w:rsidP="004116B6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比例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CF498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02D88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日期</w:t>
            </w:r>
          </w:p>
        </w:tc>
        <w:tc>
          <w:tcPr>
            <w:tcW w:w="3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F963C" w14:textId="77777777" w:rsidR="007C677E" w:rsidRPr="002D27D3" w:rsidRDefault="007C677E" w:rsidP="004116B6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</w:tbl>
    <w:p w14:paraId="7ED676E1" w14:textId="6F8DDBE4" w:rsidR="00A30FB5" w:rsidRDefault="00C275D1">
      <w:pPr>
        <w:widowControl/>
        <w:jc w:val="left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47488" behindDoc="0" locked="0" layoutInCell="1" allowOverlap="1" wp14:anchorId="7A697DFB" wp14:editId="283A5440">
                <wp:simplePos x="0" y="0"/>
                <wp:positionH relativeFrom="column">
                  <wp:posOffset>0</wp:posOffset>
                </wp:positionH>
                <wp:positionV relativeFrom="paragraph">
                  <wp:posOffset>45720</wp:posOffset>
                </wp:positionV>
                <wp:extent cx="2360930" cy="1404620"/>
                <wp:effectExtent l="0" t="0" r="0" b="0"/>
                <wp:wrapNone/>
                <wp:docPr id="1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00D899" w14:textId="77777777" w:rsidR="00A30FB5" w:rsidRDefault="00A30FB5" w:rsidP="00C275D1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697DFB" id="_x0000_s1033" type="#_x0000_t202" style="position:absolute;margin-left:0;margin-top:3.6pt;width:185.9pt;height:110.6pt;z-index:251645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" filled="f" stroked="f">
                <v:textbox style="mso-fit-shape-to-text:t">
                  <w:txbxContent>
                    <w:p w14:paraId="0800D899" w14:textId="77777777" w:rsidR="00A30FB5" w:rsidRDefault="00A30FB5" w:rsidP="00C275D1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48512" behindDoc="0" locked="0" layoutInCell="1" allowOverlap="1" wp14:anchorId="3D3A0022" wp14:editId="60BEE4D4">
                <wp:simplePos x="0" y="0"/>
                <wp:positionH relativeFrom="column">
                  <wp:posOffset>0</wp:posOffset>
                </wp:positionH>
                <wp:positionV relativeFrom="paragraph">
                  <wp:posOffset>45720</wp:posOffset>
                </wp:positionV>
                <wp:extent cx="2360930" cy="1404620"/>
                <wp:effectExtent l="0" t="0" r="0" b="0"/>
                <wp:wrapNone/>
                <wp:docPr id="2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395AF1" w14:textId="77777777" w:rsidR="00A30FB5" w:rsidRDefault="00A30FB5" w:rsidP="00C275D1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3A0022" id="_x0000_s1034" type="#_x0000_t202" style="position:absolute;margin-left:0;margin-top:3.6pt;width:185.9pt;height:110.6pt;z-index:251646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" filled="f" stroked="f">
                <v:textbox style="mso-fit-shape-to-text:t">
                  <w:txbxContent>
                    <w:p w14:paraId="4F395AF1" w14:textId="77777777" w:rsidR="00A30FB5" w:rsidRDefault="00A30FB5" w:rsidP="00C275D1"/>
                  </w:txbxContent>
                </v:textbox>
              </v:shape>
            </w:pict>
          </mc:Fallback>
        </mc:AlternateContent>
      </w:r>
    </w:p>
    <w:tbl>
      <w:tblPr>
        <w:tblW w:w="5079" w:type="pct"/>
        <w:tblLook w:val="04A0" w:firstRow="1" w:lastRow="0" w:firstColumn="1" w:lastColumn="0" w:noHBand="0" w:noVBand="1"/>
      </w:tblPr>
      <w:tblGrid>
        <w:gridCol w:w="3822"/>
        <w:gridCol w:w="5961"/>
        <w:gridCol w:w="3703"/>
        <w:gridCol w:w="1366"/>
        <w:gridCol w:w="1591"/>
        <w:gridCol w:w="719"/>
        <w:gridCol w:w="1312"/>
        <w:gridCol w:w="1176"/>
        <w:gridCol w:w="1612"/>
      </w:tblGrid>
      <w:tr w:rsidR="00A30FB5" w:rsidRPr="009650B7" w14:paraId="5E5CF136" w14:textId="77777777" w:rsidTr="00A30FB5">
        <w:trPr>
          <w:trHeight w:val="652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49B8C2B" w14:textId="0ED9937E" w:rsidR="00A30FB5" w:rsidRPr="009650B7" w:rsidRDefault="00A30FB5" w:rsidP="00A30FB5">
            <w:pPr>
              <w:widowControl/>
              <w:jc w:val="center"/>
            </w:pPr>
            <w:r>
              <w:br w:type="page"/>
            </w:r>
            <w:r w:rsidR="008452D7" w:rsidRPr="008452D7">
              <w:rPr>
                <w:rFonts w:ascii="等线" w:eastAsia="等线" w:hAnsi="等线" w:cs="宋体"/>
                <w:b/>
                <w:bCs/>
                <w:color w:val="000000"/>
                <w:kern w:val="0"/>
                <w:sz w:val="52"/>
                <w:szCs w:val="32"/>
              </w:rPr>
              <w:t>2#公寓平面尺寸</w:t>
            </w:r>
            <w:r w:rsidR="008452D7" w:rsidRPr="009650B7">
              <w:rPr>
                <w:rFonts w:ascii="等线" w:eastAsia="等线" w:hAnsi="等线" w:cs="宋体" w:hint="eastAsia"/>
                <w:b/>
                <w:bCs/>
                <w:color w:val="000000"/>
                <w:kern w:val="0"/>
                <w:sz w:val="52"/>
                <w:szCs w:val="32"/>
              </w:rPr>
              <w:t>测绘成果</w:t>
            </w:r>
          </w:p>
        </w:tc>
      </w:tr>
      <w:tr w:rsidR="00A30FB5" w:rsidRPr="00BD30A8" w14:paraId="2992ECFC" w14:textId="77777777" w:rsidTr="00A30FB5">
        <w:trPr>
          <w:trHeight w:val="459"/>
        </w:trPr>
        <w:tc>
          <w:tcPr>
            <w:tcW w:w="9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E892C" w14:textId="77777777" w:rsidR="00A30FB5" w:rsidRPr="00BD30A8" w:rsidRDefault="00A30FB5" w:rsidP="00A30FB5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建设单位：</w:t>
            </w:r>
          </w:p>
        </w:tc>
        <w:tc>
          <w:tcPr>
            <w:tcW w:w="1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12DAF" w14:textId="6926B52E" w:rsidR="00A30FB5" w:rsidRPr="00BD30A8" w:rsidRDefault="000646C9" w:rsidP="00A30FB5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0646C9">
              <w:rPr>
                <w:rFonts w:ascii="微软雅黑 Light" w:eastAsia="微软雅黑 Light" w:hAnsi="微软雅黑 Light" w:cstheme="majorBidi" w:hint="eastAsia"/>
                <w:caps/>
                <w:kern w:val="24"/>
                <w:sz w:val="28"/>
                <w:szCs w:val="28"/>
              </w:rPr>
              <w:t>中南钻石有限公司</w:t>
            </w:r>
          </w:p>
        </w:tc>
        <w:tc>
          <w:tcPr>
            <w:tcW w:w="8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25E1A" w14:textId="77777777" w:rsidR="00A30FB5" w:rsidRPr="00BD30A8" w:rsidRDefault="00A30FB5" w:rsidP="00A30FB5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许可证号：</w:t>
            </w:r>
          </w:p>
        </w:tc>
        <w:tc>
          <w:tcPr>
            <w:tcW w:w="1765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0E8E2" w14:textId="3A3FF845" w:rsidR="00A30FB5" w:rsidRPr="00BD30A8" w:rsidRDefault="00BC1658" w:rsidP="00A30FB5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 xml:space="preserve">宛规建字（2016）第（15）号  宛规建字（2017）第（51）号 </w:t>
            </w:r>
          </w:p>
        </w:tc>
      </w:tr>
      <w:tr w:rsidR="00A30FB5" w:rsidRPr="00BD30A8" w14:paraId="2F6CC7C3" w14:textId="77777777" w:rsidTr="00A30FB5">
        <w:trPr>
          <w:trHeight w:val="459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9A52F2" w14:textId="77777777" w:rsidR="00A30FB5" w:rsidRPr="00BD30A8" w:rsidRDefault="00A30FB5" w:rsidP="00A30FB5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</w:p>
        </w:tc>
      </w:tr>
      <w:tr w:rsidR="00A30FB5" w:rsidRPr="009B400E" w14:paraId="6825C3F0" w14:textId="77777777" w:rsidTr="00A30FB5">
        <w:trPr>
          <w:trHeight w:val="7001"/>
        </w:trPr>
        <w:tc>
          <w:tcPr>
            <w:tcW w:w="2343" w:type="pct"/>
            <w:gridSpan w:val="2"/>
            <w:vMerge w:val="restart"/>
            <w:tcBorders>
              <w:left w:val="single" w:sz="4" w:space="0" w:color="auto"/>
            </w:tcBorders>
            <w:shd w:val="clear" w:color="auto" w:fill="auto"/>
            <w:noWrap/>
          </w:tcPr>
          <w:p w14:paraId="7B384001" w14:textId="1907B41F" w:rsidR="00A30FB5" w:rsidRPr="00302BD1" w:rsidRDefault="008452D7" w:rsidP="00A30FB5">
            <w:pPr>
              <w:pStyle w:val="aa"/>
              <w:widowControl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8452D7">
              <w:rPr>
                <w:rFonts w:ascii="宋体" w:eastAsia="宋体" w:hAnsi="宋体" w:cs="宋体"/>
                <w:bCs/>
                <w:noProof/>
                <w:color w:val="000000"/>
                <w:kern w:val="0"/>
                <w:sz w:val="28"/>
                <w:szCs w:val="24"/>
              </w:rPr>
              <w:drawing>
                <wp:anchor distT="0" distB="0" distL="114300" distR="114300" simplePos="0" relativeHeight="251668992" behindDoc="0" locked="0" layoutInCell="1" allowOverlap="1" wp14:anchorId="29D4BDD7" wp14:editId="165D8118">
                  <wp:simplePos x="0" y="0"/>
                  <wp:positionH relativeFrom="column">
                    <wp:posOffset>495300</wp:posOffset>
                  </wp:positionH>
                  <wp:positionV relativeFrom="page">
                    <wp:posOffset>903605</wp:posOffset>
                  </wp:positionV>
                  <wp:extent cx="10175664" cy="5043600"/>
                  <wp:effectExtent l="0" t="0" r="0" b="0"/>
                  <wp:wrapNone/>
                  <wp:docPr id="951" name="图片 9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75664" cy="504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57" w:type="pct"/>
            <w:gridSpan w:val="7"/>
            <w:tcBorders>
              <w:top w:val="nil"/>
              <w:right w:val="single" w:sz="4" w:space="0" w:color="auto"/>
            </w:tcBorders>
            <w:shd w:val="clear" w:color="auto" w:fill="auto"/>
            <w:noWrap/>
          </w:tcPr>
          <w:p w14:paraId="37FC6119" w14:textId="3039C007" w:rsidR="00A30FB5" w:rsidRPr="00302BD1" w:rsidRDefault="00A30FB5" w:rsidP="00A30FB5">
            <w:pPr>
              <w:pStyle w:val="aa"/>
              <w:widowControl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</w:p>
        </w:tc>
      </w:tr>
      <w:tr w:rsidR="00A30FB5" w:rsidRPr="002D27D3" w14:paraId="7CFFFFCF" w14:textId="77777777" w:rsidTr="00A30FB5">
        <w:trPr>
          <w:trHeight w:val="680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0BDAAF73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 w:val="restart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97969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765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3988C" w14:textId="77777777" w:rsidR="00A30FB5" w:rsidRPr="002D27D3" w:rsidRDefault="00A30FB5" w:rsidP="00A30FB5">
            <w:pPr>
              <w:pStyle w:val="a5"/>
              <w:spacing w:before="0" w:beforeAutospacing="0" w:after="0" w:afterAutospacing="0"/>
              <w:jc w:val="center"/>
              <w:rPr>
                <w:sz w:val="32"/>
                <w:szCs w:val="32"/>
              </w:rPr>
            </w:pPr>
            <w:r w:rsidRPr="00300B00">
              <w:rPr>
                <w:rFonts w:ascii="微软雅黑 Light" w:eastAsia="微软雅黑 Light" w:hAnsi="微软雅黑 Light" w:cstheme="minorBidi" w:hint="eastAsia"/>
                <w:sz w:val="32"/>
                <w:szCs w:val="32"/>
              </w:rPr>
              <w:t>南阳市城乡规划测绘院</w:t>
            </w:r>
          </w:p>
        </w:tc>
      </w:tr>
      <w:tr w:rsidR="00A30FB5" w:rsidRPr="002D27D3" w14:paraId="48103449" w14:textId="77777777" w:rsidTr="00A30FB5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040596F2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  <w:hideMark/>
          </w:tcPr>
          <w:p w14:paraId="657C875F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622FF5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院长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6D226" w14:textId="4A1DF695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8D74C" w14:textId="77777777" w:rsidR="00A30FB5" w:rsidRPr="002D27D3" w:rsidRDefault="00A30FB5" w:rsidP="00A30FB5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计算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829C6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633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73605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省测绘局证字</w:t>
            </w:r>
            <w:r w:rsidRPr="002D27D3">
              <w:rPr>
                <w:rFonts w:ascii="等线" w:eastAsia="等线" w:hAnsi="等线" w:cs="宋体"/>
                <w:color w:val="000000"/>
                <w:kern w:val="0"/>
                <w:sz w:val="22"/>
              </w:rPr>
              <w:t>411801号(乙级）</w:t>
            </w:r>
          </w:p>
        </w:tc>
      </w:tr>
      <w:tr w:rsidR="00A30FB5" w:rsidRPr="002D27D3" w14:paraId="3BAA5050" w14:textId="77777777" w:rsidTr="00A30FB5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30B29F86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</w:tcPr>
          <w:p w14:paraId="4F9EAAB3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0778C3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审定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07B3F" w14:textId="7A89922F" w:rsidR="00A30FB5" w:rsidRPr="002D27D3" w:rsidRDefault="00C6088B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微软雅黑 Light" w:eastAsia="微软雅黑 Light" w:hAnsi="微软雅黑 Light" w:hint="eastAsia"/>
                <w:noProof/>
                <w:sz w:val="32"/>
                <w:szCs w:val="32"/>
              </w:rPr>
              <mc:AlternateContent>
                <mc:Choice Requires="wpg">
                  <w:drawing>
                    <wp:anchor distT="0" distB="0" distL="114300" distR="114300" simplePos="0" relativeHeight="251655680" behindDoc="0" locked="0" layoutInCell="1" allowOverlap="1" wp14:anchorId="76BCDF71" wp14:editId="1C2E34A9">
                      <wp:simplePos x="0" y="0"/>
                      <wp:positionH relativeFrom="column">
                        <wp:posOffset>-192405</wp:posOffset>
                      </wp:positionH>
                      <wp:positionV relativeFrom="paragraph">
                        <wp:posOffset>-531495</wp:posOffset>
                      </wp:positionV>
                      <wp:extent cx="2249805" cy="1831975"/>
                      <wp:effectExtent l="0" t="0" r="0" b="0"/>
                      <wp:wrapNone/>
                      <wp:docPr id="47" name="组合 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49805" cy="1831975"/>
                                <a:chOff x="0" y="0"/>
                                <a:chExt cx="2250302" cy="183255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66407" y="0"/>
                                  <a:ext cx="683895" cy="59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053" y="373711"/>
                                  <a:ext cx="643890" cy="3886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58456" y="771276"/>
                                  <a:ext cx="683895" cy="59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1" name="图片 5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14115" y="620201"/>
                                  <a:ext cx="635635" cy="2495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2" name="图片 5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053" y="946205"/>
                                  <a:ext cx="506730" cy="3181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065474"/>
                                  <a:ext cx="1094105" cy="7670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C4FFEFA" id="组合 47" o:spid="_x0000_s1026" style="position:absolute;left:0;text-align:left;margin-left:-15.15pt;margin-top:-41.85pt;width:177.15pt;height:144.25pt;z-index:251656704;mso-width-relative:margin;mso-height-relative:margin" coordsize="22503,183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">
                      <v:shape id="图片 48" o:spid="_x0000_s1027" type="#_x0000_t75" style="position:absolute;left:15664;width:6839;height:5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">
                        <v:imagedata r:id="rId24" o:title=""/>
                      </v:shape>
                      <v:shape id="图片 49" o:spid="_x0000_s1028" type="#_x0000_t75" style="position:absolute;left:3180;top:3737;width:6439;height:38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">
                        <v:imagedata r:id="rId25" o:title=""/>
                      </v:shape>
                      <v:shape id="图片 50" o:spid="_x0000_s1029" type="#_x0000_t75" style="position:absolute;left:15584;top:7712;width:6839;height:5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">
                        <v:imagedata r:id="rId24" o:title=""/>
                      </v:shape>
                      <v:shape id="图片 51" o:spid="_x0000_s1030" type="#_x0000_t75" style="position:absolute;left:16141;top:6202;width:6356;height:24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">
                        <v:imagedata r:id="rId26" o:title=""/>
                      </v:shape>
                      <v:shape id="图片 52" o:spid="_x0000_s1031" type="#_x0000_t75" style="position:absolute;left:3180;top:9462;width:5067;height:3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">
                        <v:imagedata r:id="rId27" o:title=""/>
                      </v:shape>
                      <v:shape id="图片 53" o:spid="_x0000_s1032" type="#_x0000_t75" style="position:absolute;top:10654;width:10941;height:7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">
                        <v:imagedata r:id="rId28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518BF" w14:textId="77777777" w:rsidR="00A30FB5" w:rsidRPr="002D27D3" w:rsidRDefault="00A30FB5" w:rsidP="00A30FB5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测量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330B4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030A6" w14:textId="77777777" w:rsidR="00A30FB5" w:rsidRPr="002D27D3" w:rsidRDefault="00A30FB5" w:rsidP="00A30FB5">
            <w:pPr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工程编号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7202D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A30FB5" w:rsidRPr="002D27D3" w14:paraId="3A1F7545" w14:textId="77777777" w:rsidTr="00A30FB5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0FD7F178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</w:tcPr>
          <w:p w14:paraId="6A574B5A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F2B5D4" w14:textId="77777777" w:rsidR="00A30FB5" w:rsidRPr="00300B00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审核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3662B4" w14:textId="77777777" w:rsidR="00A30FB5" w:rsidRPr="00300B00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56152" w14:textId="77777777" w:rsidR="00A30FB5" w:rsidRPr="00300B00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制图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336AC" w14:textId="77777777" w:rsidR="00A30FB5" w:rsidRPr="00300B00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51A94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66" w:type="pct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9A584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A30FB5" w:rsidRPr="002D27D3" w14:paraId="3861D67C" w14:textId="77777777" w:rsidTr="00A30FB5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63E2BA5F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bottom w:val="single" w:sz="4" w:space="0" w:color="000000"/>
              <w:right w:val="single" w:sz="4" w:space="0" w:color="auto"/>
            </w:tcBorders>
            <w:vAlign w:val="center"/>
          </w:tcPr>
          <w:p w14:paraId="0C14B458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5741AE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项目负责人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7F5C0B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AF5CD" w14:textId="77777777" w:rsidR="00A30FB5" w:rsidRPr="002D27D3" w:rsidRDefault="00A30FB5" w:rsidP="00A30FB5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比例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49137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3B95B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日期</w:t>
            </w:r>
          </w:p>
        </w:tc>
        <w:tc>
          <w:tcPr>
            <w:tcW w:w="3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AB1C0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</w:tbl>
    <w:p w14:paraId="1C6E34AE" w14:textId="77777777" w:rsidR="00A30FB5" w:rsidRDefault="00A30FB5" w:rsidP="00A30FB5"/>
    <w:p w14:paraId="4AE7C4B0" w14:textId="77777777" w:rsidR="00A30FB5" w:rsidRDefault="00A30FB5" w:rsidP="00A30FB5"/>
    <w:tbl>
      <w:tblPr>
        <w:tblW w:w="5079" w:type="pct"/>
        <w:tblLook w:val="04A0" w:firstRow="1" w:lastRow="0" w:firstColumn="1" w:lastColumn="0" w:noHBand="0" w:noVBand="1"/>
      </w:tblPr>
      <w:tblGrid>
        <w:gridCol w:w="3822"/>
        <w:gridCol w:w="5961"/>
        <w:gridCol w:w="3703"/>
        <w:gridCol w:w="1366"/>
        <w:gridCol w:w="1591"/>
        <w:gridCol w:w="719"/>
        <w:gridCol w:w="1312"/>
        <w:gridCol w:w="1176"/>
        <w:gridCol w:w="1612"/>
      </w:tblGrid>
      <w:tr w:rsidR="00A30FB5" w:rsidRPr="009650B7" w14:paraId="717F091E" w14:textId="77777777" w:rsidTr="00A30FB5">
        <w:trPr>
          <w:trHeight w:val="652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87166BC" w14:textId="13815D8D" w:rsidR="00A30FB5" w:rsidRPr="009650B7" w:rsidRDefault="00A30FB5" w:rsidP="00A30FB5">
            <w:pPr>
              <w:widowControl/>
              <w:jc w:val="center"/>
            </w:pPr>
            <w:r>
              <w:br w:type="page"/>
            </w:r>
            <w:r w:rsidR="008452D7" w:rsidRPr="008452D7">
              <w:rPr>
                <w:rFonts w:ascii="等线" w:eastAsia="等线" w:hAnsi="等线" w:cs="宋体"/>
                <w:b/>
                <w:bCs/>
                <w:color w:val="000000"/>
                <w:kern w:val="0"/>
                <w:sz w:val="52"/>
                <w:szCs w:val="32"/>
              </w:rPr>
              <w:t>4#公寓平面尺寸</w:t>
            </w:r>
            <w:r w:rsidR="008452D7" w:rsidRPr="008452D7">
              <w:rPr>
                <w:rFonts w:ascii="等线" w:eastAsia="等线" w:hAnsi="等线" w:cs="宋体" w:hint="eastAsia"/>
                <w:b/>
                <w:bCs/>
                <w:color w:val="000000"/>
                <w:kern w:val="0"/>
                <w:sz w:val="52"/>
                <w:szCs w:val="32"/>
              </w:rPr>
              <w:t>测绘成果</w:t>
            </w:r>
          </w:p>
        </w:tc>
      </w:tr>
      <w:tr w:rsidR="00A30FB5" w:rsidRPr="00BD30A8" w14:paraId="4629325D" w14:textId="77777777" w:rsidTr="00A30FB5">
        <w:trPr>
          <w:trHeight w:val="459"/>
        </w:trPr>
        <w:tc>
          <w:tcPr>
            <w:tcW w:w="9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DC766" w14:textId="77777777" w:rsidR="00A30FB5" w:rsidRPr="00BD30A8" w:rsidRDefault="00A30FB5" w:rsidP="00A30FB5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建设单位：</w:t>
            </w:r>
          </w:p>
        </w:tc>
        <w:tc>
          <w:tcPr>
            <w:tcW w:w="1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76581" w14:textId="1227609E" w:rsidR="00A30FB5" w:rsidRPr="00BD30A8" w:rsidRDefault="000646C9" w:rsidP="00A30FB5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0646C9">
              <w:rPr>
                <w:rFonts w:ascii="微软雅黑 Light" w:eastAsia="微软雅黑 Light" w:hAnsi="微软雅黑 Light" w:cstheme="majorBidi" w:hint="eastAsia"/>
                <w:caps/>
                <w:kern w:val="24"/>
                <w:sz w:val="28"/>
                <w:szCs w:val="28"/>
              </w:rPr>
              <w:t>中南钻石有限公司</w:t>
            </w:r>
            <w:bookmarkStart w:id="23" w:name="_GoBack"/>
            <w:bookmarkEnd w:id="23"/>
          </w:p>
        </w:tc>
        <w:tc>
          <w:tcPr>
            <w:tcW w:w="8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DCA59" w14:textId="77777777" w:rsidR="00A30FB5" w:rsidRPr="00BD30A8" w:rsidRDefault="00A30FB5" w:rsidP="00A30FB5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BD30A8"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>许可证号：</w:t>
            </w:r>
          </w:p>
        </w:tc>
        <w:tc>
          <w:tcPr>
            <w:tcW w:w="1765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892EB" w14:textId="62CE5549" w:rsidR="00A30FB5" w:rsidRPr="00BD30A8" w:rsidRDefault="00BC1658" w:rsidP="00A30FB5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>
              <w:rPr>
                <w:rFonts w:ascii="宋体" w:eastAsia="宋体" w:hAnsi="宋体" w:cs="宋体" w:hint="eastAsia"/>
                <w:bCs/>
                <w:color w:val="000000"/>
                <w:kern w:val="0"/>
                <w:sz w:val="28"/>
                <w:szCs w:val="24"/>
              </w:rPr>
              <w:t xml:space="preserve">宛规建字（2016）第（15）号  宛规建字（2017）第（51）号 </w:t>
            </w:r>
          </w:p>
        </w:tc>
      </w:tr>
      <w:tr w:rsidR="00A30FB5" w:rsidRPr="00BD30A8" w14:paraId="3B79987D" w14:textId="77777777" w:rsidTr="00A30FB5">
        <w:trPr>
          <w:trHeight w:val="459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7DF054" w14:textId="77777777" w:rsidR="00A30FB5" w:rsidRPr="00BD30A8" w:rsidRDefault="00A30FB5" w:rsidP="00A30FB5">
            <w:pPr>
              <w:widowControl/>
              <w:jc w:val="center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</w:p>
        </w:tc>
      </w:tr>
      <w:tr w:rsidR="00A30FB5" w:rsidRPr="009B400E" w14:paraId="19889017" w14:textId="77777777" w:rsidTr="00A30FB5">
        <w:trPr>
          <w:trHeight w:val="7001"/>
        </w:trPr>
        <w:tc>
          <w:tcPr>
            <w:tcW w:w="2343" w:type="pct"/>
            <w:gridSpan w:val="2"/>
            <w:vMerge w:val="restart"/>
            <w:tcBorders>
              <w:left w:val="single" w:sz="4" w:space="0" w:color="auto"/>
            </w:tcBorders>
            <w:shd w:val="clear" w:color="auto" w:fill="auto"/>
            <w:noWrap/>
          </w:tcPr>
          <w:p w14:paraId="42DBC24F" w14:textId="2C9C89FD" w:rsidR="00A30FB5" w:rsidRPr="00302BD1" w:rsidRDefault="008452D7" w:rsidP="00A30FB5">
            <w:pPr>
              <w:pStyle w:val="aa"/>
              <w:widowControl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  <w:r w:rsidRPr="008452D7">
              <w:rPr>
                <w:rFonts w:ascii="宋体" w:eastAsia="宋体" w:hAnsi="宋体" w:cs="宋体"/>
                <w:bCs/>
                <w:noProof/>
                <w:color w:val="000000"/>
                <w:kern w:val="0"/>
                <w:sz w:val="28"/>
                <w:szCs w:val="24"/>
              </w:rPr>
              <w:drawing>
                <wp:anchor distT="0" distB="0" distL="114300" distR="114300" simplePos="0" relativeHeight="251670016" behindDoc="0" locked="0" layoutInCell="1" allowOverlap="1" wp14:anchorId="5AAE0AB6" wp14:editId="33A7010D">
                  <wp:simplePos x="0" y="0"/>
                  <wp:positionH relativeFrom="column">
                    <wp:posOffset>707769</wp:posOffset>
                  </wp:positionH>
                  <wp:positionV relativeFrom="page">
                    <wp:posOffset>1010575</wp:posOffset>
                  </wp:positionV>
                  <wp:extent cx="10079022" cy="5043600"/>
                  <wp:effectExtent l="0" t="0" r="0" b="0"/>
                  <wp:wrapNone/>
                  <wp:docPr id="954" name="图片 9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9022" cy="504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57" w:type="pct"/>
            <w:gridSpan w:val="7"/>
            <w:tcBorders>
              <w:top w:val="nil"/>
              <w:right w:val="single" w:sz="4" w:space="0" w:color="auto"/>
            </w:tcBorders>
            <w:shd w:val="clear" w:color="auto" w:fill="auto"/>
            <w:noWrap/>
          </w:tcPr>
          <w:p w14:paraId="03BA34CF" w14:textId="32888C4F" w:rsidR="00A30FB5" w:rsidRPr="00302BD1" w:rsidRDefault="00A30FB5" w:rsidP="00A30FB5">
            <w:pPr>
              <w:pStyle w:val="aa"/>
              <w:widowControl/>
              <w:ind w:left="420" w:firstLineChars="0" w:firstLine="0"/>
              <w:jc w:val="left"/>
              <w:rPr>
                <w:rFonts w:ascii="宋体" w:eastAsia="宋体" w:hAnsi="宋体" w:cs="宋体"/>
                <w:bCs/>
                <w:color w:val="000000"/>
                <w:kern w:val="0"/>
                <w:sz w:val="28"/>
                <w:szCs w:val="24"/>
              </w:rPr>
            </w:pPr>
          </w:p>
        </w:tc>
      </w:tr>
      <w:tr w:rsidR="00A30FB5" w:rsidRPr="002D27D3" w14:paraId="3A787CF2" w14:textId="77777777" w:rsidTr="00A30FB5">
        <w:trPr>
          <w:trHeight w:val="680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270C8040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 w:val="restart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0CC14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765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C1D0EB" w14:textId="77777777" w:rsidR="00A30FB5" w:rsidRPr="002D27D3" w:rsidRDefault="00A30FB5" w:rsidP="00A30FB5">
            <w:pPr>
              <w:pStyle w:val="a5"/>
              <w:spacing w:before="0" w:beforeAutospacing="0" w:after="0" w:afterAutospacing="0"/>
              <w:jc w:val="center"/>
              <w:rPr>
                <w:sz w:val="32"/>
                <w:szCs w:val="32"/>
              </w:rPr>
            </w:pPr>
            <w:r w:rsidRPr="00300B00">
              <w:rPr>
                <w:rFonts w:ascii="微软雅黑 Light" w:eastAsia="微软雅黑 Light" w:hAnsi="微软雅黑 Light" w:cstheme="minorBidi" w:hint="eastAsia"/>
                <w:sz w:val="32"/>
                <w:szCs w:val="32"/>
              </w:rPr>
              <w:t>南阳市城乡规划测绘院</w:t>
            </w:r>
          </w:p>
        </w:tc>
      </w:tr>
      <w:tr w:rsidR="00A30FB5" w:rsidRPr="002D27D3" w14:paraId="02142130" w14:textId="77777777" w:rsidTr="00A30FB5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3B5E24E2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  <w:hideMark/>
          </w:tcPr>
          <w:p w14:paraId="25B9CB31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B4EF84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院长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57731" w14:textId="30C00B58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A5D47" w14:textId="77777777" w:rsidR="00A30FB5" w:rsidRPr="002D27D3" w:rsidRDefault="00A30FB5" w:rsidP="00A30FB5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计算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95BC2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633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22221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省测绘局证字</w:t>
            </w:r>
            <w:r w:rsidRPr="002D27D3">
              <w:rPr>
                <w:rFonts w:ascii="等线" w:eastAsia="等线" w:hAnsi="等线" w:cs="宋体"/>
                <w:color w:val="000000"/>
                <w:kern w:val="0"/>
                <w:sz w:val="22"/>
              </w:rPr>
              <w:t>411801号(乙级）</w:t>
            </w:r>
          </w:p>
        </w:tc>
      </w:tr>
      <w:tr w:rsidR="00A30FB5" w:rsidRPr="002D27D3" w14:paraId="1534B16A" w14:textId="77777777" w:rsidTr="00A30FB5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5949CFB4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</w:tcPr>
          <w:p w14:paraId="7FB21F1B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60432B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审定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FDCC45" w14:textId="527FFDDE" w:rsidR="00A30FB5" w:rsidRPr="002D27D3" w:rsidRDefault="00C6088B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微软雅黑 Light" w:eastAsia="微软雅黑 Light" w:hAnsi="微软雅黑 Light" w:hint="eastAsia"/>
                <w:noProof/>
                <w:sz w:val="32"/>
                <w:szCs w:val="32"/>
              </w:rPr>
              <mc:AlternateContent>
                <mc:Choice Requires="wpg">
                  <w:drawing>
                    <wp:anchor distT="0" distB="0" distL="114300" distR="114300" simplePos="0" relativeHeight="251656704" behindDoc="0" locked="0" layoutInCell="1" allowOverlap="1" wp14:anchorId="1F05DF98" wp14:editId="28E01868">
                      <wp:simplePos x="0" y="0"/>
                      <wp:positionH relativeFrom="column">
                        <wp:posOffset>-200025</wp:posOffset>
                      </wp:positionH>
                      <wp:positionV relativeFrom="paragraph">
                        <wp:posOffset>-508000</wp:posOffset>
                      </wp:positionV>
                      <wp:extent cx="2249805" cy="1831975"/>
                      <wp:effectExtent l="0" t="0" r="0" b="0"/>
                      <wp:wrapNone/>
                      <wp:docPr id="54" name="组合 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49805" cy="1831975"/>
                                <a:chOff x="0" y="0"/>
                                <a:chExt cx="2250302" cy="183255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5" name="图片 5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66407" y="0"/>
                                  <a:ext cx="683895" cy="59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6" name="图片 5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053" y="373711"/>
                                  <a:ext cx="643890" cy="3886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7" name="图片 5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58456" y="771276"/>
                                  <a:ext cx="683895" cy="59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8" name="图片 5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14115" y="620201"/>
                                  <a:ext cx="635635" cy="2495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9" name="图片 5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053" y="946205"/>
                                  <a:ext cx="506730" cy="3181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0" name="图片 6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065474"/>
                                  <a:ext cx="1094105" cy="7670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32A34F8" id="组合 54" o:spid="_x0000_s1026" style="position:absolute;left:0;text-align:left;margin-left:-15.75pt;margin-top:-40pt;width:177.15pt;height:144.25pt;z-index:251657728;mso-width-relative:margin;mso-height-relative:margin" coordsize="22503,183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">
                      <v:shape id="图片 55" o:spid="_x0000_s1027" type="#_x0000_t75" style="position:absolute;left:15664;width:6839;height:5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">
                        <v:imagedata r:id="rId24" o:title=""/>
                      </v:shape>
                      <v:shape id="图片 56" o:spid="_x0000_s1028" type="#_x0000_t75" style="position:absolute;left:3180;top:3737;width:6439;height:38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">
                        <v:imagedata r:id="rId25" o:title=""/>
                      </v:shape>
                      <v:shape id="图片 57" o:spid="_x0000_s1029" type="#_x0000_t75" style="position:absolute;left:15584;top:7712;width:6839;height:5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">
                        <v:imagedata r:id="rId24" o:title=""/>
                      </v:shape>
                      <v:shape id="图片 58" o:spid="_x0000_s1030" type="#_x0000_t75" style="position:absolute;left:16141;top:6202;width:6356;height:24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">
                        <v:imagedata r:id="rId26" o:title=""/>
                      </v:shape>
                      <v:shape id="图片 59" o:spid="_x0000_s1031" type="#_x0000_t75" style="position:absolute;left:3180;top:9462;width:5067;height:3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">
                        <v:imagedata r:id="rId27" o:title=""/>
                      </v:shape>
                      <v:shape id="图片 60" o:spid="_x0000_s1032" type="#_x0000_t75" style="position:absolute;top:10654;width:10941;height:7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">
                        <v:imagedata r:id="rId28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25273" w14:textId="77777777" w:rsidR="00A30FB5" w:rsidRPr="002D27D3" w:rsidRDefault="00A30FB5" w:rsidP="00A30FB5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测量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1E861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CD2F0" w14:textId="77777777" w:rsidR="00A30FB5" w:rsidRPr="002D27D3" w:rsidRDefault="00A30FB5" w:rsidP="00A30FB5">
            <w:pPr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工程编号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52B24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A30FB5" w:rsidRPr="002D27D3" w14:paraId="050AC608" w14:textId="77777777" w:rsidTr="00A30FB5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</w:tcBorders>
            <w:vAlign w:val="center"/>
          </w:tcPr>
          <w:p w14:paraId="2186DEDD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right w:val="single" w:sz="4" w:space="0" w:color="auto"/>
            </w:tcBorders>
            <w:vAlign w:val="center"/>
          </w:tcPr>
          <w:p w14:paraId="4E209655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3410BF" w14:textId="77777777" w:rsidR="00A30FB5" w:rsidRPr="00300B00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审核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34F60" w14:textId="77777777" w:rsidR="00A30FB5" w:rsidRPr="00300B00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8BD23" w14:textId="77777777" w:rsidR="00A30FB5" w:rsidRPr="00300B00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制图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CC873" w14:textId="77777777" w:rsidR="00A30FB5" w:rsidRPr="00300B00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2AA5C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66" w:type="pct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E694E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A30FB5" w:rsidRPr="002D27D3" w14:paraId="22E632A7" w14:textId="77777777" w:rsidTr="00A30FB5">
        <w:trPr>
          <w:trHeight w:val="601"/>
        </w:trPr>
        <w:tc>
          <w:tcPr>
            <w:tcW w:w="2343" w:type="pct"/>
            <w:gridSpan w:val="2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095BDB94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892" w:type="pct"/>
            <w:vMerge/>
            <w:tcBorders>
              <w:bottom w:val="single" w:sz="4" w:space="0" w:color="000000"/>
              <w:right w:val="single" w:sz="4" w:space="0" w:color="auto"/>
            </w:tcBorders>
            <w:vAlign w:val="center"/>
          </w:tcPr>
          <w:p w14:paraId="240378DC" w14:textId="77777777" w:rsidR="00A30FB5" w:rsidRPr="00300B00" w:rsidRDefault="00A30FB5" w:rsidP="00A30FB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405D53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项目负责人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904FB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16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0E422" w14:textId="77777777" w:rsidR="00A30FB5" w:rsidRPr="002D27D3" w:rsidRDefault="00A30FB5" w:rsidP="00A30FB5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比例</w:t>
            </w:r>
          </w:p>
        </w:tc>
        <w:tc>
          <w:tcPr>
            <w:tcW w:w="29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CA2C0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  <w:tc>
          <w:tcPr>
            <w:tcW w:w="267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C74A5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2D27D3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日期</w:t>
            </w:r>
          </w:p>
        </w:tc>
        <w:tc>
          <w:tcPr>
            <w:tcW w:w="3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3B00F" w14:textId="77777777" w:rsidR="00A30FB5" w:rsidRPr="002D27D3" w:rsidRDefault="00A30FB5" w:rsidP="00A30FB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</w:tbl>
    <w:p w14:paraId="7431E63D" w14:textId="77777777" w:rsidR="00A30FB5" w:rsidRDefault="00A30FB5" w:rsidP="00A30FB5"/>
    <w:p w14:paraId="2EFEB22A" w14:textId="77777777" w:rsidR="00A96BA0" w:rsidRDefault="00B13C9D" w:rsidP="00B13C9D">
      <w:pPr>
        <w:widowControl/>
        <w:jc w:val="left"/>
        <w:sectPr w:rsidR="00A96BA0" w:rsidSect="007C677E">
          <w:type w:val="continuous"/>
          <w:pgSz w:w="23811" w:h="16838" w:orient="landscape" w:code="8"/>
          <w:pgMar w:top="1797" w:right="1440" w:bottom="1797" w:left="1440" w:header="851" w:footer="992" w:gutter="0"/>
          <w:cols w:space="425"/>
          <w:docGrid w:type="lines" w:linePitch="312" w:charSpace="46297"/>
        </w:sect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49536" behindDoc="0" locked="0" layoutInCell="1" allowOverlap="1" wp14:anchorId="1F35897F" wp14:editId="3815089A">
                <wp:simplePos x="0" y="0"/>
                <wp:positionH relativeFrom="column">
                  <wp:posOffset>2638425</wp:posOffset>
                </wp:positionH>
                <wp:positionV relativeFrom="paragraph">
                  <wp:posOffset>241935</wp:posOffset>
                </wp:positionV>
                <wp:extent cx="2360930" cy="1404620"/>
                <wp:effectExtent l="0" t="0" r="0" b="6350"/>
                <wp:wrapNone/>
                <wp:docPr id="3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AA003F" w14:textId="77777777" w:rsidR="00A30FB5" w:rsidRDefault="00A30FB5" w:rsidP="00C275D1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35897F" id="_x0000_s1035" type="#_x0000_t202" style="position:absolute;margin-left:207.75pt;margin-top:19.05pt;width:185.9pt;height:110.6pt;z-index:251647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" filled="f" stroked="f">
                <v:textbox style="mso-fit-shape-to-text:t">
                  <w:txbxContent>
                    <w:p w14:paraId="73AA003F" w14:textId="77777777" w:rsidR="00A30FB5" w:rsidRDefault="00A30FB5" w:rsidP="00C275D1"/>
                  </w:txbxContent>
                </v:textbox>
              </v:shape>
            </w:pict>
          </mc:Fallback>
        </mc:AlternateContent>
      </w:r>
      <w:bookmarkEnd w:id="20"/>
      <w:bookmarkEnd w:id="21"/>
      <w:bookmarkEnd w:id="22"/>
    </w:p>
    <w:p w14:paraId="7C05CAE6" w14:textId="77777777" w:rsidR="00605424" w:rsidRPr="004A5736" w:rsidRDefault="004116B6" w:rsidP="004A5736">
      <w:pPr>
        <w:pStyle w:val="aa"/>
        <w:numPr>
          <w:ilvl w:val="0"/>
          <w:numId w:val="4"/>
        </w:numPr>
        <w:spacing w:line="480" w:lineRule="auto"/>
        <w:ind w:firstLineChars="0"/>
        <w:jc w:val="left"/>
        <w:outlineLvl w:val="0"/>
        <w:rPr>
          <w:rFonts w:ascii="宋体" w:eastAsia="宋体" w:hAnsi="宋体"/>
          <w:b/>
          <w:sz w:val="30"/>
          <w:szCs w:val="30"/>
        </w:rPr>
      </w:pPr>
      <w:bookmarkStart w:id="24" w:name="_Toc55832203"/>
      <w:r w:rsidRPr="004A5736">
        <w:rPr>
          <w:rFonts w:ascii="宋体" w:eastAsia="宋体" w:hAnsi="宋体"/>
          <w:b/>
          <w:sz w:val="30"/>
          <w:szCs w:val="30"/>
        </w:rPr>
        <w:lastRenderedPageBreak/>
        <w:t>南阳市建设工程建筑面积主要技术指标竣工测绘成果</w:t>
      </w:r>
      <w:bookmarkEnd w:id="24"/>
    </w:p>
    <w:p w14:paraId="0545CB00" w14:textId="77777777" w:rsidR="00605424" w:rsidRPr="00B305B7" w:rsidRDefault="00DA5EE8" w:rsidP="00A96BA0">
      <w:pPr>
        <w:pStyle w:val="aa"/>
        <w:numPr>
          <w:ilvl w:val="0"/>
          <w:numId w:val="14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南阳市建设工程</w:t>
      </w:r>
      <w:r w:rsidR="008C3164" w:rsidRPr="008C3164">
        <w:rPr>
          <w:rFonts w:hint="eastAsia"/>
          <w:sz w:val="24"/>
          <w:szCs w:val="24"/>
        </w:rPr>
        <w:t>建筑面积</w:t>
      </w:r>
      <w:r w:rsidR="004116B6" w:rsidRPr="008C3164">
        <w:rPr>
          <w:rFonts w:hint="eastAsia"/>
          <w:sz w:val="24"/>
          <w:szCs w:val="24"/>
        </w:rPr>
        <w:t>竣工成果</w:t>
      </w:r>
      <w:r w:rsidR="0027117E">
        <w:rPr>
          <w:rFonts w:hint="eastAsia"/>
          <w:sz w:val="24"/>
          <w:szCs w:val="24"/>
        </w:rPr>
        <w:t xml:space="preserve">                                             </w:t>
      </w:r>
    </w:p>
    <w:p w14:paraId="618972C6" w14:textId="77777777" w:rsidR="00605424" w:rsidRPr="008C3164" w:rsidRDefault="004116B6" w:rsidP="0027117E">
      <w:pPr>
        <w:ind w:firstLineChars="200" w:firstLine="480"/>
        <w:jc w:val="center"/>
        <w:rPr>
          <w:sz w:val="24"/>
          <w:szCs w:val="24"/>
        </w:rPr>
      </w:pPr>
      <w:r w:rsidRPr="008C3164">
        <w:rPr>
          <w:rFonts w:hint="eastAsia"/>
          <w:sz w:val="24"/>
          <w:szCs w:val="24"/>
        </w:rPr>
        <w:t>建筑物建筑面积计算表</w:t>
      </w:r>
    </w:p>
    <w:p w14:paraId="71050379" w14:textId="77777777" w:rsidR="00554620" w:rsidRPr="008356F8" w:rsidRDefault="000646C9" w:rsidP="008356F8">
      <w:r>
        <w:rPr>
          <w:noProof/>
        </w:rPr>
        <w:object w:dxaOrig="1440" w:dyaOrig="1440" w14:anchorId="695B9B8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1" type="#_x0000_t75" style="position:absolute;left:0;text-align:left;margin-left:57pt;margin-top:11.1pt;width:570.05pt;height:515.65pt;z-index:-251644416">
            <v:imagedata r:id="rId33" o:title=""/>
            <w10:wrap type="square" side="right"/>
          </v:shape>
          <o:OLEObject Type="Embed" ProgID="Excel.Sheet.8" ShapeID="_x0000_s1031" DrawAspect="Content" ObjectID="_1668254714" r:id="rId34"/>
        </w:object>
      </w:r>
      <w:r w:rsidR="008356F8">
        <w:t xml:space="preserve">                                                                             </w:t>
      </w:r>
    </w:p>
    <w:p w14:paraId="68632839" w14:textId="77777777" w:rsidR="00554620" w:rsidRPr="00554620" w:rsidRDefault="00554620" w:rsidP="00554620">
      <w:pPr>
        <w:ind w:firstLineChars="1300" w:firstLine="3120"/>
        <w:jc w:val="left"/>
        <w:rPr>
          <w:sz w:val="24"/>
          <w:szCs w:val="24"/>
        </w:rPr>
        <w:sectPr w:rsidR="00554620" w:rsidRPr="00554620" w:rsidSect="0027117E">
          <w:pgSz w:w="16838" w:h="23811" w:code="8"/>
          <w:pgMar w:top="1440" w:right="1797" w:bottom="1440" w:left="1797" w:header="851" w:footer="992" w:gutter="0"/>
          <w:cols w:space="425"/>
          <w:docGrid w:type="lines" w:linePitch="312" w:charSpace="46297"/>
        </w:sectPr>
      </w:pPr>
    </w:p>
    <w:p w14:paraId="3F0B08DF" w14:textId="77777777" w:rsidR="00A6614A" w:rsidRPr="00605424" w:rsidRDefault="00A6614A" w:rsidP="004116B6"/>
    <w:p w14:paraId="256017A6" w14:textId="77777777" w:rsidR="004116B6" w:rsidRDefault="004116B6" w:rsidP="00125171">
      <w:pPr>
        <w:pStyle w:val="aa"/>
        <w:numPr>
          <w:ilvl w:val="0"/>
          <w:numId w:val="14"/>
        </w:numPr>
        <w:ind w:firstLineChars="0"/>
        <w:rPr>
          <w:rFonts w:ascii="宋体" w:eastAsia="宋体" w:hAnsi="宋体"/>
          <w:sz w:val="30"/>
          <w:szCs w:val="30"/>
        </w:rPr>
      </w:pPr>
      <w:r>
        <w:rPr>
          <w:rFonts w:ascii="宋体" w:eastAsia="宋体" w:hAnsi="宋体" w:hint="eastAsia"/>
          <w:sz w:val="30"/>
          <w:szCs w:val="30"/>
        </w:rPr>
        <w:t>主要技术指标计算汇总</w:t>
      </w:r>
    </w:p>
    <w:p w14:paraId="7277FD77" w14:textId="77777777" w:rsidR="001B1979" w:rsidRDefault="001B1979" w:rsidP="00A96BA0"/>
    <w:p w14:paraId="05772AD1" w14:textId="77777777" w:rsidR="001B1979" w:rsidRDefault="001B1979" w:rsidP="00A96BA0"/>
    <w:tbl>
      <w:tblPr>
        <w:tblpPr w:leftFromText="180" w:rightFromText="180" w:vertAnchor="text" w:horzAnchor="margin" w:tblpY="176"/>
        <w:tblOverlap w:val="never"/>
        <w:tblW w:w="9645" w:type="dxa"/>
        <w:tblLook w:val="04A0" w:firstRow="1" w:lastRow="0" w:firstColumn="1" w:lastColumn="0" w:noHBand="0" w:noVBand="1"/>
      </w:tblPr>
      <w:tblGrid>
        <w:gridCol w:w="4783"/>
        <w:gridCol w:w="3633"/>
        <w:gridCol w:w="1229"/>
      </w:tblGrid>
      <w:tr w:rsidR="003703DD" w:rsidRPr="001B1979" w14:paraId="09ED6575" w14:textId="77777777" w:rsidTr="005E5845">
        <w:trPr>
          <w:trHeight w:val="713"/>
        </w:trPr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F578A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项目</w:t>
            </w:r>
          </w:p>
        </w:tc>
        <w:tc>
          <w:tcPr>
            <w:tcW w:w="36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E00A8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数值</w:t>
            </w:r>
          </w:p>
        </w:tc>
        <w:tc>
          <w:tcPr>
            <w:tcW w:w="12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BF75C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单位</w:t>
            </w:r>
          </w:p>
        </w:tc>
      </w:tr>
      <w:tr w:rsidR="003703DD" w:rsidRPr="001B1979" w14:paraId="6A3EDBB0" w14:textId="77777777" w:rsidTr="005E5845">
        <w:trPr>
          <w:trHeight w:val="713"/>
        </w:trPr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9F598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建设用地</w:t>
            </w:r>
            <w:r w:rsidRPr="001B1979">
              <w:rPr>
                <w:rFonts w:ascii="等线" w:eastAsia="等线" w:hAnsi="等线" w:cs="宋体"/>
                <w:color w:val="000000"/>
                <w:kern w:val="0"/>
                <w:sz w:val="22"/>
              </w:rPr>
              <w:t>面积</w:t>
            </w:r>
          </w:p>
        </w:tc>
        <w:tc>
          <w:tcPr>
            <w:tcW w:w="3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2FBBFB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96003.6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B7E74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m</w:t>
            </w: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  <w:vertAlign w:val="superscript"/>
              </w:rPr>
              <w:t>2</w:t>
            </w:r>
          </w:p>
        </w:tc>
      </w:tr>
      <w:tr w:rsidR="003703DD" w:rsidRPr="001B1979" w14:paraId="4163040F" w14:textId="77777777" w:rsidTr="005E5845">
        <w:trPr>
          <w:trHeight w:val="713"/>
        </w:trPr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EEDF2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2#厂房</w:t>
            </w: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建筑面积</w:t>
            </w:r>
          </w:p>
        </w:tc>
        <w:tc>
          <w:tcPr>
            <w:tcW w:w="3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7B0BD3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8482.04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145E3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m</w:t>
            </w: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  <w:vertAlign w:val="superscript"/>
              </w:rPr>
              <w:t>2</w:t>
            </w:r>
          </w:p>
        </w:tc>
      </w:tr>
      <w:tr w:rsidR="003703DD" w:rsidRPr="001B1979" w14:paraId="5D2B1896" w14:textId="77777777" w:rsidTr="005E5845">
        <w:trPr>
          <w:trHeight w:val="713"/>
        </w:trPr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9F9130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2#公寓</w:t>
            </w: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建筑面积</w:t>
            </w:r>
          </w:p>
        </w:tc>
        <w:tc>
          <w:tcPr>
            <w:tcW w:w="3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919AD5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4565.7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DA04A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m</w:t>
            </w: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  <w:vertAlign w:val="superscript"/>
              </w:rPr>
              <w:t>2</w:t>
            </w:r>
          </w:p>
        </w:tc>
      </w:tr>
      <w:tr w:rsidR="003703DD" w:rsidRPr="001B1979" w14:paraId="07CFBA7B" w14:textId="77777777" w:rsidTr="005E5845">
        <w:trPr>
          <w:trHeight w:val="713"/>
        </w:trPr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95B2D4C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4#公寓建筑面积</w:t>
            </w:r>
          </w:p>
        </w:tc>
        <w:tc>
          <w:tcPr>
            <w:tcW w:w="3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E5B1A6" w14:textId="77777777" w:rsidR="003703DD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4565.82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DCFC82" w14:textId="77777777" w:rsidR="003703DD" w:rsidRPr="001B1979" w:rsidRDefault="003703DD" w:rsidP="005E5845">
            <w:pPr>
              <w:widowControl/>
              <w:jc w:val="center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m</w:t>
            </w: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  <w:vertAlign w:val="superscript"/>
              </w:rPr>
              <w:t>2</w:t>
            </w:r>
          </w:p>
        </w:tc>
      </w:tr>
      <w:tr w:rsidR="003703DD" w:rsidRPr="001B1979" w14:paraId="65690366" w14:textId="77777777" w:rsidTr="005E5845">
        <w:trPr>
          <w:trHeight w:val="489"/>
        </w:trPr>
        <w:tc>
          <w:tcPr>
            <w:tcW w:w="964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31BD73" w14:textId="77777777" w:rsidR="003703DD" w:rsidRPr="001B1979" w:rsidRDefault="003703DD" w:rsidP="005E584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  <w:p w14:paraId="5A3DCA87" w14:textId="77777777" w:rsidR="003703DD" w:rsidRPr="001B1979" w:rsidRDefault="003703DD" w:rsidP="005E584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 xml:space="preserve">审定：                          </w:t>
            </w:r>
            <w:r>
              <w:rPr>
                <w:rFonts w:ascii="等线" w:eastAsia="等线" w:hAnsi="等线" w:cs="宋体"/>
                <w:color w:val="000000"/>
                <w:kern w:val="0"/>
                <w:sz w:val="22"/>
              </w:rPr>
              <w:t xml:space="preserve">         </w:t>
            </w: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审核</w:t>
            </w:r>
          </w:p>
          <w:p w14:paraId="0F8F9083" w14:textId="77777777" w:rsidR="003703DD" w:rsidRPr="001B1979" w:rsidRDefault="003703DD" w:rsidP="005E584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 xml:space="preserve">                                      </w:t>
            </w:r>
          </w:p>
          <w:p w14:paraId="11A7A18C" w14:textId="77777777" w:rsidR="003703DD" w:rsidRPr="001B1979" w:rsidRDefault="003703DD" w:rsidP="005E584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/>
                <w:color w:val="000000"/>
                <w:kern w:val="0"/>
                <w:sz w:val="22"/>
              </w:rPr>
              <w:t xml:space="preserve">                                  </w:t>
            </w:r>
            <w:r>
              <w:rPr>
                <w:rFonts w:ascii="等线" w:eastAsia="等线" w:hAnsi="等线" w:cs="宋体"/>
                <w:color w:val="000000"/>
                <w:kern w:val="0"/>
                <w:sz w:val="22"/>
              </w:rPr>
              <w:t xml:space="preserve">       </w:t>
            </w: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项目</w:t>
            </w:r>
            <w:r w:rsidRPr="001B1979">
              <w:rPr>
                <w:rFonts w:ascii="等线" w:eastAsia="等线" w:hAnsi="等线" w:cs="宋体"/>
                <w:color w:val="000000"/>
                <w:kern w:val="0"/>
                <w:sz w:val="22"/>
              </w:rPr>
              <w:t>负责人：</w:t>
            </w:r>
          </w:p>
          <w:p w14:paraId="66ED34ED" w14:textId="77777777" w:rsidR="003703DD" w:rsidRPr="001B1979" w:rsidRDefault="003703DD" w:rsidP="005E584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/>
                <w:color w:val="000000"/>
                <w:kern w:val="0"/>
                <w:sz w:val="22"/>
              </w:rPr>
              <w:t xml:space="preserve">                                         </w:t>
            </w:r>
          </w:p>
          <w:p w14:paraId="3514435C" w14:textId="77777777" w:rsidR="003703DD" w:rsidRPr="001B1979" w:rsidRDefault="003703DD" w:rsidP="005E5845">
            <w:pPr>
              <w:widowControl/>
              <w:ind w:left="6050" w:hangingChars="2750" w:hanging="6050"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  <w:r w:rsidRPr="001B1979">
              <w:rPr>
                <w:rFonts w:ascii="等线" w:eastAsia="等线" w:hAnsi="等线" w:cs="宋体"/>
                <w:color w:val="000000"/>
                <w:kern w:val="0"/>
                <w:sz w:val="22"/>
              </w:rPr>
              <w:t xml:space="preserve">                                                                                             </w:t>
            </w:r>
            <w:r>
              <w:rPr>
                <w:rFonts w:ascii="等线" w:eastAsia="等线" w:hAnsi="等线" w:cs="宋体"/>
                <w:color w:val="000000"/>
                <w:kern w:val="0"/>
                <w:sz w:val="22"/>
              </w:rPr>
              <w:t xml:space="preserve">    </w:t>
            </w:r>
            <w:r w:rsidRPr="001B1979">
              <w:rPr>
                <w:rFonts w:ascii="等线" w:eastAsia="等线" w:hAnsi="等线" w:cs="宋体"/>
                <w:color w:val="000000"/>
                <w:kern w:val="0"/>
                <w:sz w:val="22"/>
              </w:rPr>
              <w:t xml:space="preserve"> </w:t>
            </w: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>年</w:t>
            </w:r>
            <w:r>
              <w:rPr>
                <w:rFonts w:ascii="等线" w:eastAsia="等线" w:hAnsi="等线" w:cs="宋体"/>
                <w:color w:val="000000"/>
                <w:kern w:val="0"/>
                <w:sz w:val="22"/>
              </w:rPr>
              <w:t xml:space="preserve">    </w:t>
            </w:r>
            <w:r w:rsidRPr="001B1979">
              <w:rPr>
                <w:rFonts w:ascii="等线" w:eastAsia="等线" w:hAnsi="等线" w:cs="宋体"/>
                <w:color w:val="000000"/>
                <w:kern w:val="0"/>
                <w:sz w:val="22"/>
              </w:rPr>
              <w:t>月</w:t>
            </w:r>
            <w:r>
              <w:rPr>
                <w:rFonts w:ascii="等线" w:eastAsia="等线" w:hAnsi="等线" w:cs="宋体"/>
                <w:color w:val="000000"/>
                <w:kern w:val="0"/>
                <w:sz w:val="22"/>
              </w:rPr>
              <w:t xml:space="preserve">    </w:t>
            </w:r>
            <w:r w:rsidRPr="001B1979">
              <w:rPr>
                <w:rFonts w:ascii="等线" w:eastAsia="等线" w:hAnsi="等线" w:cs="宋体"/>
                <w:color w:val="000000"/>
                <w:kern w:val="0"/>
                <w:sz w:val="22"/>
              </w:rPr>
              <w:t>日</w:t>
            </w:r>
            <w:r w:rsidRPr="001B1979">
              <w:rPr>
                <w:rFonts w:ascii="等线" w:eastAsia="等线" w:hAnsi="等线" w:cs="宋体" w:hint="eastAsia"/>
                <w:color w:val="000000"/>
                <w:kern w:val="0"/>
                <w:sz w:val="22"/>
              </w:rPr>
              <w:t xml:space="preserve"> </w:t>
            </w:r>
          </w:p>
        </w:tc>
      </w:tr>
      <w:tr w:rsidR="003703DD" w:rsidRPr="001B1979" w14:paraId="0A8FF925" w14:textId="77777777" w:rsidTr="005E5845">
        <w:trPr>
          <w:trHeight w:val="489"/>
        </w:trPr>
        <w:tc>
          <w:tcPr>
            <w:tcW w:w="96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B45E3D" w14:textId="77777777" w:rsidR="003703DD" w:rsidRPr="001B1979" w:rsidRDefault="003703DD" w:rsidP="005E584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3703DD" w:rsidRPr="001B1979" w14:paraId="0240376B" w14:textId="77777777" w:rsidTr="005E5845">
        <w:trPr>
          <w:trHeight w:val="489"/>
        </w:trPr>
        <w:tc>
          <w:tcPr>
            <w:tcW w:w="96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55AFA5" w14:textId="77777777" w:rsidR="003703DD" w:rsidRPr="001B1979" w:rsidRDefault="003703DD" w:rsidP="005E584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3703DD" w:rsidRPr="001B1979" w14:paraId="6F1C7BA2" w14:textId="77777777" w:rsidTr="005E5845">
        <w:trPr>
          <w:trHeight w:val="489"/>
        </w:trPr>
        <w:tc>
          <w:tcPr>
            <w:tcW w:w="96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9ABB9D" w14:textId="77777777" w:rsidR="003703DD" w:rsidRPr="001B1979" w:rsidRDefault="003703DD" w:rsidP="005E584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3703DD" w:rsidRPr="001B1979" w14:paraId="063BAC46" w14:textId="77777777" w:rsidTr="005E5845">
        <w:trPr>
          <w:trHeight w:val="489"/>
        </w:trPr>
        <w:tc>
          <w:tcPr>
            <w:tcW w:w="96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BFE186" w14:textId="77777777" w:rsidR="003703DD" w:rsidRPr="001B1979" w:rsidRDefault="003703DD" w:rsidP="005E584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3703DD" w:rsidRPr="001B1979" w14:paraId="284A8C35" w14:textId="77777777" w:rsidTr="005E5845">
        <w:trPr>
          <w:trHeight w:val="489"/>
        </w:trPr>
        <w:tc>
          <w:tcPr>
            <w:tcW w:w="96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4C9DB2" w14:textId="77777777" w:rsidR="003703DD" w:rsidRPr="001B1979" w:rsidRDefault="003703DD" w:rsidP="005E584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</w:tbl>
    <w:p w14:paraId="47B24F58" w14:textId="77777777" w:rsidR="001B1979" w:rsidRDefault="001B1979" w:rsidP="00A96BA0"/>
    <w:p w14:paraId="1E9ABE62" w14:textId="77777777" w:rsidR="001B1979" w:rsidRDefault="001B1979" w:rsidP="00A96BA0"/>
    <w:p w14:paraId="31868028" w14:textId="77777777" w:rsidR="001B1979" w:rsidRDefault="001B1979" w:rsidP="00A96BA0"/>
    <w:p w14:paraId="0FEF4E1C" w14:textId="77777777" w:rsidR="001B1979" w:rsidRDefault="001B1979" w:rsidP="00A96BA0"/>
    <w:p w14:paraId="6A9437E6" w14:textId="77777777" w:rsidR="001B1979" w:rsidRDefault="001B1979" w:rsidP="00A96BA0"/>
    <w:p w14:paraId="53316771" w14:textId="77777777" w:rsidR="001B1979" w:rsidRDefault="001B1979" w:rsidP="00A96BA0"/>
    <w:p w14:paraId="295A41AE" w14:textId="77777777" w:rsidR="001B1979" w:rsidRDefault="001B1979" w:rsidP="00A96BA0"/>
    <w:p w14:paraId="06966BB5" w14:textId="77777777" w:rsidR="001B1979" w:rsidRDefault="001B1979" w:rsidP="00A96BA0"/>
    <w:p w14:paraId="53AEBAC5" w14:textId="77777777" w:rsidR="001B1979" w:rsidRDefault="001B1979" w:rsidP="00A96BA0"/>
    <w:p w14:paraId="7140045C" w14:textId="77777777" w:rsidR="001B1979" w:rsidRDefault="001B1979" w:rsidP="00A96BA0"/>
    <w:p w14:paraId="3FF433BC" w14:textId="77777777" w:rsidR="001B1979" w:rsidRDefault="001B1979" w:rsidP="00A96BA0"/>
    <w:p w14:paraId="167185F2" w14:textId="77777777" w:rsidR="001B1979" w:rsidRDefault="001B1979" w:rsidP="00A96BA0"/>
    <w:p w14:paraId="1C2C55CE" w14:textId="77777777" w:rsidR="001B1979" w:rsidRDefault="001B1979" w:rsidP="00A96BA0"/>
    <w:p w14:paraId="6BE47ED9" w14:textId="77777777" w:rsidR="001B1979" w:rsidRDefault="001B1979" w:rsidP="00A96BA0"/>
    <w:p w14:paraId="37E341D2" w14:textId="77777777" w:rsidR="001B1979" w:rsidRDefault="001B1979" w:rsidP="00A96BA0"/>
    <w:p w14:paraId="2460D9DA" w14:textId="77777777" w:rsidR="001B1979" w:rsidRDefault="001B1979" w:rsidP="00A96BA0"/>
    <w:p w14:paraId="32923B64" w14:textId="77777777" w:rsidR="001B1979" w:rsidRDefault="001B1979" w:rsidP="00A96BA0"/>
    <w:p w14:paraId="2EFD31D6" w14:textId="77777777" w:rsidR="001B1979" w:rsidRDefault="001B1979" w:rsidP="00A96BA0"/>
    <w:p w14:paraId="426DB5A9" w14:textId="77777777" w:rsidR="001B1979" w:rsidRDefault="001B1979" w:rsidP="00A96BA0"/>
    <w:p w14:paraId="05DEE2D9" w14:textId="77777777" w:rsidR="001B1979" w:rsidRDefault="001B1979" w:rsidP="00A96BA0"/>
    <w:p w14:paraId="52B15920" w14:textId="77777777" w:rsidR="001B1979" w:rsidRDefault="001B1979" w:rsidP="00A96BA0"/>
    <w:p w14:paraId="78B50699" w14:textId="77777777" w:rsidR="001B1979" w:rsidRDefault="001B1979" w:rsidP="00A96BA0"/>
    <w:p w14:paraId="53CB23F3" w14:textId="77777777" w:rsidR="001B1979" w:rsidRDefault="001B1979" w:rsidP="00A96BA0"/>
    <w:p w14:paraId="332F1199" w14:textId="77777777" w:rsidR="001B1979" w:rsidRDefault="001B1979" w:rsidP="00A96BA0"/>
    <w:p w14:paraId="2FC2D8C6" w14:textId="77777777" w:rsidR="001B1979" w:rsidRDefault="001B1979" w:rsidP="00A96BA0"/>
    <w:p w14:paraId="6102F4A0" w14:textId="77777777" w:rsidR="001B1979" w:rsidRDefault="001B1979" w:rsidP="00A96BA0"/>
    <w:p w14:paraId="496F9004" w14:textId="77777777" w:rsidR="001B1979" w:rsidRDefault="001B1979" w:rsidP="00A96BA0"/>
    <w:p w14:paraId="57F4C6E3" w14:textId="77777777" w:rsidR="001B1979" w:rsidRDefault="001B1979" w:rsidP="00A96BA0"/>
    <w:p w14:paraId="647EDFB5" w14:textId="77777777" w:rsidR="001B1979" w:rsidRDefault="001B1979" w:rsidP="00A96BA0"/>
    <w:p w14:paraId="72591C82" w14:textId="77777777" w:rsidR="001B1979" w:rsidRDefault="001B1979" w:rsidP="00A96BA0"/>
    <w:p w14:paraId="5FA7ADCC" w14:textId="77777777" w:rsidR="001B1979" w:rsidRDefault="001B1979" w:rsidP="00A96BA0"/>
    <w:p w14:paraId="3EC34DA4" w14:textId="77777777" w:rsidR="001B1979" w:rsidRDefault="001B1979" w:rsidP="00A96BA0"/>
    <w:p w14:paraId="658660F2" w14:textId="77777777" w:rsidR="00495B22" w:rsidRDefault="00495B22" w:rsidP="00A96BA0"/>
    <w:p w14:paraId="6F4211FB" w14:textId="77777777" w:rsidR="00622A1D" w:rsidRDefault="00622A1D" w:rsidP="00A96BA0"/>
    <w:p w14:paraId="54B8C3DE" w14:textId="77777777" w:rsidR="00622A1D" w:rsidRDefault="00622A1D" w:rsidP="00A96BA0"/>
    <w:p w14:paraId="4F3EF4E3" w14:textId="77777777" w:rsidR="00622A1D" w:rsidRDefault="00622A1D" w:rsidP="00A96BA0"/>
    <w:p w14:paraId="3D458F1E" w14:textId="77777777" w:rsidR="002B7776" w:rsidRPr="00191653" w:rsidRDefault="00691EE0" w:rsidP="002B7776">
      <w:pPr>
        <w:widowControl/>
        <w:jc w:val="left"/>
      </w:pPr>
      <w:r>
        <w:rPr>
          <w:rFonts w:ascii="宋体" w:eastAsia="宋体" w:hAnsi="宋体" w:hint="eastAsia"/>
          <w:b/>
          <w:sz w:val="30"/>
          <w:szCs w:val="30"/>
        </w:rPr>
        <w:lastRenderedPageBreak/>
        <w:t>六</w:t>
      </w:r>
      <w:r w:rsidR="002B7776" w:rsidRPr="00191653">
        <w:rPr>
          <w:rFonts w:ascii="宋体" w:eastAsia="宋体" w:hAnsi="宋体" w:hint="eastAsia"/>
          <w:b/>
          <w:sz w:val="30"/>
          <w:szCs w:val="30"/>
        </w:rPr>
        <w:t>、</w:t>
      </w:r>
      <w:r w:rsidR="002B7776" w:rsidRPr="00191653">
        <w:rPr>
          <w:rFonts w:ascii="宋体" w:eastAsia="宋体" w:hAnsi="宋体"/>
          <w:b/>
          <w:sz w:val="30"/>
          <w:szCs w:val="30"/>
        </w:rPr>
        <w:tab/>
        <w:t>南阳市建设工程竣工核实测绘报告意见</w:t>
      </w:r>
    </w:p>
    <w:tbl>
      <w:tblPr>
        <w:tblStyle w:val="ac"/>
        <w:tblpPr w:leftFromText="180" w:rightFromText="180" w:vertAnchor="text" w:horzAnchor="page" w:tblpX="1871" w:tblpY="292"/>
        <w:tblW w:w="20266" w:type="dxa"/>
        <w:tblLook w:val="01E0" w:firstRow="1" w:lastRow="1" w:firstColumn="1" w:lastColumn="1" w:noHBand="0" w:noVBand="0"/>
      </w:tblPr>
      <w:tblGrid>
        <w:gridCol w:w="988"/>
        <w:gridCol w:w="19278"/>
      </w:tblGrid>
      <w:tr w:rsidR="002B7776" w:rsidRPr="00257898" w14:paraId="32CA42B7" w14:textId="77777777" w:rsidTr="006F328B">
        <w:trPr>
          <w:cantSplit/>
          <w:trHeight w:val="11897"/>
        </w:trPr>
        <w:tc>
          <w:tcPr>
            <w:tcW w:w="988" w:type="dxa"/>
            <w:textDirection w:val="tbRlV"/>
          </w:tcPr>
          <w:p w14:paraId="309045E5" w14:textId="77777777" w:rsidR="002B7776" w:rsidRPr="00191653" w:rsidRDefault="002B7776" w:rsidP="006F328B">
            <w:pPr>
              <w:ind w:left="113" w:right="113"/>
              <w:jc w:val="center"/>
              <w:rPr>
                <w:sz w:val="44"/>
                <w:szCs w:val="44"/>
              </w:rPr>
            </w:pPr>
            <w:r w:rsidRPr="00191653">
              <w:rPr>
                <w:rFonts w:hint="eastAsia"/>
                <w:sz w:val="44"/>
                <w:szCs w:val="44"/>
              </w:rPr>
              <w:t>竣</w:t>
            </w:r>
            <w:r w:rsidRPr="00191653">
              <w:rPr>
                <w:rFonts w:hint="eastAsia"/>
                <w:sz w:val="44"/>
                <w:szCs w:val="44"/>
              </w:rPr>
              <w:t xml:space="preserve"> </w:t>
            </w:r>
            <w:r w:rsidRPr="00191653">
              <w:rPr>
                <w:rFonts w:hint="eastAsia"/>
                <w:sz w:val="44"/>
                <w:szCs w:val="44"/>
              </w:rPr>
              <w:t>工</w:t>
            </w:r>
            <w:r w:rsidRPr="00191653">
              <w:rPr>
                <w:rFonts w:hint="eastAsia"/>
                <w:sz w:val="44"/>
                <w:szCs w:val="44"/>
              </w:rPr>
              <w:t xml:space="preserve"> </w:t>
            </w:r>
            <w:r w:rsidRPr="00191653">
              <w:rPr>
                <w:rFonts w:hint="eastAsia"/>
                <w:sz w:val="44"/>
                <w:szCs w:val="44"/>
              </w:rPr>
              <w:t>核</w:t>
            </w:r>
            <w:r w:rsidRPr="00191653">
              <w:rPr>
                <w:rFonts w:hint="eastAsia"/>
                <w:sz w:val="44"/>
                <w:szCs w:val="44"/>
              </w:rPr>
              <w:t xml:space="preserve"> </w:t>
            </w:r>
            <w:r w:rsidRPr="00191653">
              <w:rPr>
                <w:rFonts w:hint="eastAsia"/>
                <w:sz w:val="44"/>
                <w:szCs w:val="44"/>
              </w:rPr>
              <w:t>实</w:t>
            </w:r>
            <w:r w:rsidRPr="00191653">
              <w:rPr>
                <w:rFonts w:hint="eastAsia"/>
                <w:sz w:val="44"/>
                <w:szCs w:val="44"/>
              </w:rPr>
              <w:t xml:space="preserve"> </w:t>
            </w:r>
            <w:r w:rsidRPr="00191653">
              <w:rPr>
                <w:rFonts w:hint="eastAsia"/>
                <w:sz w:val="44"/>
                <w:szCs w:val="44"/>
              </w:rPr>
              <w:t>测</w:t>
            </w:r>
            <w:r w:rsidRPr="00191653">
              <w:rPr>
                <w:rFonts w:hint="eastAsia"/>
                <w:sz w:val="44"/>
                <w:szCs w:val="44"/>
              </w:rPr>
              <w:t xml:space="preserve"> </w:t>
            </w:r>
            <w:r w:rsidRPr="00191653">
              <w:rPr>
                <w:rFonts w:hint="eastAsia"/>
                <w:sz w:val="44"/>
                <w:szCs w:val="44"/>
              </w:rPr>
              <w:t>绘</w:t>
            </w:r>
            <w:r w:rsidRPr="00191653">
              <w:rPr>
                <w:rFonts w:hint="eastAsia"/>
                <w:sz w:val="44"/>
                <w:szCs w:val="44"/>
              </w:rPr>
              <w:t xml:space="preserve"> </w:t>
            </w:r>
            <w:r w:rsidRPr="00191653">
              <w:rPr>
                <w:rFonts w:hint="eastAsia"/>
                <w:sz w:val="44"/>
                <w:szCs w:val="44"/>
              </w:rPr>
              <w:t>报</w:t>
            </w:r>
            <w:r w:rsidRPr="00191653">
              <w:rPr>
                <w:rFonts w:hint="eastAsia"/>
                <w:sz w:val="44"/>
                <w:szCs w:val="44"/>
              </w:rPr>
              <w:t xml:space="preserve"> </w:t>
            </w:r>
            <w:r w:rsidRPr="00191653">
              <w:rPr>
                <w:rFonts w:hint="eastAsia"/>
                <w:sz w:val="44"/>
                <w:szCs w:val="44"/>
              </w:rPr>
              <w:t>告</w:t>
            </w:r>
            <w:r w:rsidRPr="00191653">
              <w:rPr>
                <w:rFonts w:hint="eastAsia"/>
                <w:sz w:val="44"/>
                <w:szCs w:val="44"/>
              </w:rPr>
              <w:t xml:space="preserve"> </w:t>
            </w:r>
            <w:r w:rsidRPr="00191653">
              <w:rPr>
                <w:rFonts w:hint="eastAsia"/>
                <w:sz w:val="44"/>
                <w:szCs w:val="44"/>
              </w:rPr>
              <w:t>意</w:t>
            </w:r>
            <w:r w:rsidRPr="00191653">
              <w:rPr>
                <w:rFonts w:hint="eastAsia"/>
                <w:sz w:val="44"/>
                <w:szCs w:val="44"/>
              </w:rPr>
              <w:t xml:space="preserve"> </w:t>
            </w:r>
            <w:r w:rsidRPr="00191653">
              <w:rPr>
                <w:rFonts w:hint="eastAsia"/>
                <w:sz w:val="44"/>
                <w:szCs w:val="44"/>
              </w:rPr>
              <w:t>见</w:t>
            </w:r>
          </w:p>
        </w:tc>
        <w:tc>
          <w:tcPr>
            <w:tcW w:w="19278" w:type="dxa"/>
          </w:tcPr>
          <w:p w14:paraId="6C707470" w14:textId="77777777" w:rsidR="003703DD" w:rsidRDefault="003703DD" w:rsidP="003703DD">
            <w:pPr>
              <w:pStyle w:val="aa"/>
              <w:widowControl/>
              <w:spacing w:line="312" w:lineRule="auto"/>
              <w:ind w:left="1724" w:firstLineChars="0" w:firstLine="0"/>
              <w:jc w:val="left"/>
              <w:rPr>
                <w:rFonts w:ascii="等线" w:eastAsia="等线" w:hAnsi="等线" w:cs="宋体"/>
                <w:b/>
                <w:color w:val="000000"/>
                <w:sz w:val="28"/>
                <w:szCs w:val="28"/>
              </w:rPr>
            </w:pPr>
          </w:p>
          <w:p w14:paraId="312FD8A9" w14:textId="77777777" w:rsidR="003703DD" w:rsidRPr="00191653" w:rsidRDefault="003703DD" w:rsidP="003703DD">
            <w:pPr>
              <w:pStyle w:val="aa"/>
              <w:widowControl/>
              <w:numPr>
                <w:ilvl w:val="0"/>
                <w:numId w:val="20"/>
              </w:numPr>
              <w:spacing w:line="312" w:lineRule="auto"/>
              <w:ind w:firstLineChars="0"/>
              <w:jc w:val="left"/>
              <w:rPr>
                <w:rFonts w:ascii="等线" w:eastAsia="等线" w:hAnsi="等线" w:cs="宋体"/>
                <w:b/>
                <w:color w:val="000000"/>
                <w:sz w:val="28"/>
                <w:szCs w:val="28"/>
              </w:rPr>
            </w:pPr>
            <w:r w:rsidRPr="00191653">
              <w:rPr>
                <w:rFonts w:ascii="等线" w:eastAsia="等线" w:hAnsi="等线" w:cs="宋体" w:hint="eastAsia"/>
                <w:b/>
                <w:color w:val="000000"/>
                <w:sz w:val="28"/>
                <w:szCs w:val="28"/>
              </w:rPr>
              <w:t>验测</w:t>
            </w:r>
            <w:r w:rsidRPr="00191653">
              <w:rPr>
                <w:rFonts w:ascii="等线" w:eastAsia="等线" w:hAnsi="等线" w:cs="宋体"/>
                <w:b/>
                <w:color w:val="000000"/>
                <w:sz w:val="28"/>
                <w:szCs w:val="28"/>
              </w:rPr>
              <w:t>平面位置：</w:t>
            </w:r>
            <w:r w:rsidRPr="00191653">
              <w:rPr>
                <w:rFonts w:ascii="等线" w:eastAsia="等线" w:hAnsi="等线" w:cs="宋体" w:hint="eastAsia"/>
                <w:b/>
                <w:color w:val="000000"/>
                <w:sz w:val="28"/>
                <w:szCs w:val="28"/>
              </w:rPr>
              <w:t xml:space="preserve"> </w:t>
            </w:r>
            <w:r w:rsidRPr="00191653">
              <w:rPr>
                <w:rFonts w:ascii="等线" w:eastAsia="等线" w:hAnsi="等线" w:cs="宋体"/>
                <w:b/>
                <w:color w:val="000000"/>
                <w:sz w:val="28"/>
                <w:szCs w:val="28"/>
              </w:rPr>
              <w:t xml:space="preserve"> </w:t>
            </w:r>
          </w:p>
          <w:p w14:paraId="13979B7F" w14:textId="77777777" w:rsidR="003703DD" w:rsidRPr="00EE5206" w:rsidRDefault="003703DD" w:rsidP="003703DD">
            <w:pPr>
              <w:widowControl/>
              <w:spacing w:line="312" w:lineRule="auto"/>
              <w:ind w:firstLineChars="600" w:firstLine="1680"/>
              <w:jc w:val="left"/>
              <w:rPr>
                <w:rFonts w:ascii="等线" w:eastAsia="等线" w:hAnsi="等线" w:cs="宋体"/>
                <w:color w:val="000000"/>
                <w:sz w:val="28"/>
                <w:szCs w:val="28"/>
              </w:rPr>
            </w:pPr>
            <w:r w:rsidRPr="00EE5206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实测楼边长与规划许可要求数值相比误差均不大于</w:t>
            </w:r>
            <w:r w:rsidRPr="00EE5206">
              <w:rPr>
                <w:rFonts w:ascii="等线" w:eastAsia="等线" w:hAnsi="等线" w:cs="宋体"/>
                <w:color w:val="000000"/>
                <w:sz w:val="28"/>
                <w:szCs w:val="28"/>
              </w:rPr>
              <w:t>0.2M。</w:t>
            </w:r>
          </w:p>
          <w:p w14:paraId="3A351148" w14:textId="77777777" w:rsidR="003703DD" w:rsidRPr="00191653" w:rsidRDefault="003703DD" w:rsidP="003703DD">
            <w:pPr>
              <w:widowControl/>
              <w:spacing w:line="312" w:lineRule="auto"/>
              <w:ind w:leftChars="621" w:left="3824" w:hangingChars="900" w:hanging="2520"/>
              <w:jc w:val="left"/>
              <w:rPr>
                <w:rFonts w:ascii="等线" w:eastAsia="等线" w:hAnsi="等线" w:cs="宋体"/>
                <w:color w:val="000000"/>
                <w:sz w:val="28"/>
                <w:szCs w:val="28"/>
              </w:rPr>
            </w:pPr>
          </w:p>
          <w:p w14:paraId="20E4CF33" w14:textId="77777777" w:rsidR="003703DD" w:rsidRPr="00191653" w:rsidRDefault="003703DD" w:rsidP="003703DD">
            <w:pPr>
              <w:pStyle w:val="aa"/>
              <w:numPr>
                <w:ilvl w:val="0"/>
                <w:numId w:val="20"/>
              </w:numPr>
              <w:spacing w:line="312" w:lineRule="auto"/>
              <w:ind w:firstLineChars="0"/>
              <w:jc w:val="left"/>
              <w:rPr>
                <w:rFonts w:ascii="等线" w:eastAsia="等线" w:hAnsi="等线" w:cs="宋体"/>
                <w:color w:val="000000"/>
                <w:sz w:val="28"/>
                <w:szCs w:val="28"/>
              </w:rPr>
            </w:pPr>
            <w:r w:rsidRPr="00191653">
              <w:rPr>
                <w:rFonts w:ascii="等线" w:eastAsia="等线" w:hAnsi="等线" w:cs="宋体" w:hint="eastAsia"/>
                <w:b/>
                <w:color w:val="000000"/>
                <w:sz w:val="28"/>
                <w:szCs w:val="28"/>
              </w:rPr>
              <w:t>验测高程</w:t>
            </w:r>
            <w:r w:rsidRPr="00191653">
              <w:rPr>
                <w:rFonts w:ascii="等线" w:eastAsia="等线" w:hAnsi="等线" w:cs="宋体"/>
                <w:b/>
                <w:color w:val="000000"/>
                <w:sz w:val="28"/>
                <w:szCs w:val="28"/>
              </w:rPr>
              <w:t>、高度：</w:t>
            </w:r>
            <w:r w:rsidRPr="00191653">
              <w:rPr>
                <w:rFonts w:ascii="等线" w:eastAsia="等线" w:hAnsi="等线" w:cs="宋体"/>
                <w:color w:val="000000"/>
                <w:sz w:val="28"/>
                <w:szCs w:val="28"/>
              </w:rPr>
              <w:t xml:space="preserve"> </w:t>
            </w:r>
          </w:p>
          <w:p w14:paraId="04ED9B6B" w14:textId="77777777" w:rsidR="003703DD" w:rsidRPr="00E32F73" w:rsidRDefault="003703DD" w:rsidP="003703DD">
            <w:pPr>
              <w:pStyle w:val="aa"/>
              <w:ind w:left="420" w:firstLineChars="450" w:firstLine="1260"/>
              <w:jc w:val="left"/>
              <w:rPr>
                <w:rFonts w:ascii="宋体" w:hAnsi="宋体" w:cs="宋体"/>
                <w:bCs/>
                <w:sz w:val="28"/>
                <w:szCs w:val="24"/>
              </w:rPr>
            </w:pPr>
            <w:r w:rsidRPr="00191653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实测</w:t>
            </w:r>
            <w:r w:rsidRPr="00191653">
              <w:rPr>
                <w:rFonts w:ascii="等线" w:eastAsia="等线" w:hAnsi="等线" w:cs="宋体"/>
                <w:color w:val="000000"/>
                <w:sz w:val="28"/>
                <w:szCs w:val="28"/>
              </w:rPr>
              <w:t>楼高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未超过规划审批</w:t>
            </w:r>
            <w:r w:rsidRPr="00E32F73">
              <w:rPr>
                <w:rFonts w:ascii="宋体" w:hAnsi="宋体" w:cs="宋体"/>
                <w:bCs/>
                <w:sz w:val="28"/>
                <w:szCs w:val="24"/>
              </w:rPr>
              <w:t>。</w:t>
            </w:r>
          </w:p>
          <w:p w14:paraId="2A6FFAB7" w14:textId="77777777" w:rsidR="003703DD" w:rsidRPr="00191653" w:rsidRDefault="003703DD" w:rsidP="003703DD">
            <w:pPr>
              <w:spacing w:line="312" w:lineRule="auto"/>
              <w:ind w:leftChars="621" w:left="1304"/>
              <w:jc w:val="left"/>
              <w:rPr>
                <w:rFonts w:ascii="等线" w:eastAsia="等线" w:hAnsi="等线" w:cs="宋体"/>
                <w:color w:val="000000"/>
                <w:sz w:val="28"/>
                <w:szCs w:val="28"/>
              </w:rPr>
            </w:pPr>
          </w:p>
          <w:p w14:paraId="24F203B7" w14:textId="77777777" w:rsidR="003703DD" w:rsidRPr="00191653" w:rsidRDefault="003703DD" w:rsidP="003703DD">
            <w:pPr>
              <w:pStyle w:val="aa"/>
              <w:numPr>
                <w:ilvl w:val="0"/>
                <w:numId w:val="20"/>
              </w:numPr>
              <w:spacing w:line="312" w:lineRule="auto"/>
              <w:ind w:firstLineChars="0"/>
              <w:jc w:val="left"/>
              <w:rPr>
                <w:rFonts w:ascii="等线" w:eastAsia="等线" w:hAnsi="等线" w:cs="宋体"/>
                <w:color w:val="000000"/>
                <w:sz w:val="28"/>
                <w:szCs w:val="28"/>
              </w:rPr>
            </w:pPr>
            <w:r w:rsidRPr="00191653">
              <w:rPr>
                <w:rFonts w:ascii="等线" w:eastAsia="等线" w:hAnsi="等线" w:cs="宋体" w:hint="eastAsia"/>
                <w:b/>
                <w:color w:val="000000"/>
                <w:sz w:val="28"/>
                <w:szCs w:val="28"/>
              </w:rPr>
              <w:t>核查</w:t>
            </w:r>
            <w:r w:rsidRPr="00191653">
              <w:rPr>
                <w:rFonts w:ascii="等线" w:eastAsia="等线" w:hAnsi="等线" w:cs="宋体"/>
                <w:b/>
                <w:color w:val="000000"/>
                <w:sz w:val="28"/>
                <w:szCs w:val="28"/>
              </w:rPr>
              <w:t>建筑面积测量：</w:t>
            </w:r>
            <w:r w:rsidRPr="00191653">
              <w:rPr>
                <w:rFonts w:ascii="等线" w:eastAsia="等线" w:hAnsi="等线" w:cs="宋体"/>
                <w:color w:val="000000"/>
                <w:sz w:val="28"/>
                <w:szCs w:val="28"/>
              </w:rPr>
              <w:t xml:space="preserve"> </w:t>
            </w:r>
          </w:p>
          <w:p w14:paraId="73855706" w14:textId="77777777" w:rsidR="003703DD" w:rsidRPr="00191653" w:rsidRDefault="003703DD" w:rsidP="003703DD">
            <w:pPr>
              <w:spacing w:line="312" w:lineRule="auto"/>
              <w:ind w:firstLineChars="600" w:firstLine="1680"/>
              <w:jc w:val="left"/>
              <w:rPr>
                <w:rFonts w:ascii="等线" w:eastAsia="等线" w:hAnsi="等线" w:cs="宋体"/>
                <w:color w:val="000000"/>
                <w:sz w:val="28"/>
                <w:szCs w:val="28"/>
              </w:rPr>
            </w:pP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实测2#厂房建筑</w:t>
            </w:r>
            <w:r w:rsidRPr="00916CF6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面积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8482.04</w:t>
            </w:r>
            <w:r w:rsidRPr="00916CF6">
              <w:rPr>
                <w:rFonts w:ascii="等线" w:eastAsia="等线" w:hAnsi="等线" w:cs="宋体"/>
                <w:color w:val="000000"/>
                <w:sz w:val="28"/>
                <w:szCs w:val="28"/>
              </w:rPr>
              <w:t>平方米，审批建筑面积为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8473.33</w:t>
            </w:r>
            <w:r w:rsidRPr="00916CF6">
              <w:rPr>
                <w:rFonts w:ascii="等线" w:eastAsia="等线" w:hAnsi="等线" w:cs="宋体"/>
                <w:color w:val="000000"/>
                <w:sz w:val="28"/>
                <w:szCs w:val="28"/>
              </w:rPr>
              <w:t>平方米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；</w:t>
            </w:r>
          </w:p>
          <w:p w14:paraId="5D686F53" w14:textId="77777777" w:rsidR="003703DD" w:rsidRDefault="003703DD" w:rsidP="003703DD">
            <w:pPr>
              <w:spacing w:line="312" w:lineRule="auto"/>
              <w:ind w:leftChars="621" w:left="1304"/>
              <w:jc w:val="left"/>
              <w:rPr>
                <w:rFonts w:ascii="等线" w:eastAsia="等线" w:hAnsi="等线" w:cs="宋体"/>
                <w:color w:val="000000"/>
                <w:sz w:val="28"/>
                <w:szCs w:val="28"/>
              </w:rPr>
            </w:pP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 xml:space="preserve">  实测2#公寓建筑</w:t>
            </w:r>
            <w:r w:rsidRPr="00916CF6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面积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4565.7</w:t>
            </w:r>
            <w:r w:rsidRPr="00916CF6">
              <w:rPr>
                <w:rFonts w:ascii="等线" w:eastAsia="等线" w:hAnsi="等线" w:cs="宋体"/>
                <w:color w:val="000000"/>
                <w:sz w:val="28"/>
                <w:szCs w:val="28"/>
              </w:rPr>
              <w:t>平方米，审批建筑面积为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4553.82</w:t>
            </w:r>
            <w:r w:rsidRPr="00916CF6">
              <w:rPr>
                <w:rFonts w:ascii="等线" w:eastAsia="等线" w:hAnsi="等线" w:cs="宋体"/>
                <w:color w:val="000000"/>
                <w:sz w:val="28"/>
                <w:szCs w:val="28"/>
              </w:rPr>
              <w:t>平方米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；</w:t>
            </w:r>
          </w:p>
          <w:p w14:paraId="0A839D98" w14:textId="77777777" w:rsidR="003703DD" w:rsidRDefault="003703DD" w:rsidP="003703DD">
            <w:pPr>
              <w:spacing w:line="312" w:lineRule="auto"/>
              <w:ind w:leftChars="621" w:left="1304" w:firstLineChars="100" w:firstLine="280"/>
              <w:jc w:val="left"/>
              <w:rPr>
                <w:rFonts w:ascii="等线" w:eastAsia="等线" w:hAnsi="等线" w:cs="宋体"/>
                <w:color w:val="000000"/>
                <w:sz w:val="28"/>
                <w:szCs w:val="28"/>
              </w:rPr>
            </w:pP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实测4#公寓建筑</w:t>
            </w:r>
            <w:r w:rsidRPr="00916CF6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面积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4565.82</w:t>
            </w:r>
            <w:r w:rsidRPr="00916CF6">
              <w:rPr>
                <w:rFonts w:ascii="等线" w:eastAsia="等线" w:hAnsi="等线" w:cs="宋体"/>
                <w:color w:val="000000"/>
                <w:sz w:val="28"/>
                <w:szCs w:val="28"/>
              </w:rPr>
              <w:t>平方米，审批建筑面积为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4553.82</w:t>
            </w:r>
            <w:r w:rsidRPr="00916CF6">
              <w:rPr>
                <w:rFonts w:ascii="等线" w:eastAsia="等线" w:hAnsi="等线" w:cs="宋体"/>
                <w:color w:val="000000"/>
                <w:sz w:val="28"/>
                <w:szCs w:val="28"/>
              </w:rPr>
              <w:t>平方米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；</w:t>
            </w:r>
          </w:p>
          <w:p w14:paraId="76418CE8" w14:textId="77777777" w:rsidR="003703DD" w:rsidRPr="009906F4" w:rsidRDefault="003703DD" w:rsidP="003703DD">
            <w:pPr>
              <w:spacing w:line="312" w:lineRule="auto"/>
              <w:ind w:leftChars="621" w:left="1304"/>
              <w:jc w:val="left"/>
              <w:rPr>
                <w:rFonts w:ascii="等线" w:eastAsia="等线" w:hAnsi="等线" w:cs="宋体"/>
                <w:color w:val="000000"/>
                <w:sz w:val="28"/>
                <w:szCs w:val="28"/>
              </w:rPr>
            </w:pPr>
          </w:p>
          <w:p w14:paraId="4BC7A56E" w14:textId="77777777" w:rsidR="003703DD" w:rsidRDefault="003703DD" w:rsidP="003703DD">
            <w:pPr>
              <w:spacing w:line="312" w:lineRule="auto"/>
              <w:jc w:val="left"/>
              <w:rPr>
                <w:rFonts w:ascii="方正黑体简体" w:eastAsia="方正黑体简体"/>
                <w:sz w:val="28"/>
                <w:szCs w:val="28"/>
              </w:rPr>
            </w:pPr>
            <w:r>
              <w:rPr>
                <w:rFonts w:ascii="方正黑体简体" w:eastAsia="方正黑体简体" w:hint="eastAsia"/>
                <w:sz w:val="28"/>
                <w:szCs w:val="28"/>
              </w:rPr>
              <w:t xml:space="preserve"> </w:t>
            </w:r>
            <w:r>
              <w:rPr>
                <w:rFonts w:ascii="方正黑体简体" w:eastAsia="方正黑体简体"/>
                <w:sz w:val="28"/>
                <w:szCs w:val="28"/>
              </w:rPr>
              <w:t xml:space="preserve">         </w:t>
            </w:r>
          </w:p>
          <w:p w14:paraId="45223E42" w14:textId="77777777" w:rsidR="003703DD" w:rsidRDefault="003703DD" w:rsidP="003703DD">
            <w:pPr>
              <w:spacing w:line="312" w:lineRule="auto"/>
              <w:jc w:val="left"/>
              <w:rPr>
                <w:rFonts w:ascii="等线" w:eastAsia="等线" w:hAnsi="等线" w:cs="宋体"/>
                <w:color w:val="000000"/>
                <w:sz w:val="28"/>
                <w:szCs w:val="28"/>
              </w:rPr>
            </w:pPr>
            <w:r>
              <w:rPr>
                <w:rFonts w:ascii="等线" w:eastAsia="等线" w:hAnsi="等线" w:cs="宋体" w:hint="eastAsia"/>
                <w:b/>
                <w:color w:val="000000"/>
                <w:sz w:val="28"/>
                <w:szCs w:val="28"/>
              </w:rPr>
              <w:t xml:space="preserve">       </w:t>
            </w:r>
            <w:r>
              <w:rPr>
                <w:rFonts w:ascii="等线" w:eastAsia="等线" w:hAnsi="等线" w:cs="宋体"/>
                <w:b/>
                <w:color w:val="000000"/>
                <w:sz w:val="28"/>
                <w:szCs w:val="28"/>
              </w:rPr>
              <w:t xml:space="preserve">   </w:t>
            </w:r>
            <w:r>
              <w:rPr>
                <w:rFonts w:ascii="等线" w:eastAsia="等线" w:hAnsi="等线" w:cs="宋体" w:hint="eastAsia"/>
                <w:b/>
                <w:color w:val="000000"/>
                <w:sz w:val="28"/>
                <w:szCs w:val="28"/>
              </w:rPr>
              <w:t>备注</w:t>
            </w:r>
            <w:r>
              <w:rPr>
                <w:rFonts w:ascii="等线" w:eastAsia="等线" w:hAnsi="等线" w:cs="宋体"/>
                <w:b/>
                <w:color w:val="000000"/>
                <w:sz w:val="28"/>
                <w:szCs w:val="28"/>
              </w:rPr>
              <w:t>：</w:t>
            </w:r>
            <w:r w:rsidRPr="00FE2481">
              <w:rPr>
                <w:rFonts w:ascii="等线" w:eastAsia="等线" w:hAnsi="等线" w:cs="宋体"/>
                <w:color w:val="000000"/>
                <w:sz w:val="28"/>
                <w:szCs w:val="28"/>
              </w:rPr>
              <w:t>建筑面积比对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依据</w:t>
            </w:r>
            <w:r>
              <w:rPr>
                <w:rFonts w:ascii="等线" w:eastAsia="等线" w:hAnsi="等线" w:cs="宋体"/>
                <w:color w:val="000000"/>
                <w:sz w:val="28"/>
                <w:szCs w:val="28"/>
              </w:rPr>
              <w:t>为</w:t>
            </w:r>
            <w:r w:rsidRPr="00FE2481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工程</w:t>
            </w:r>
            <w:r w:rsidRPr="00FE2481">
              <w:rPr>
                <w:rFonts w:ascii="等线" w:eastAsia="等线" w:hAnsi="等线" w:cs="宋体"/>
                <w:color w:val="000000"/>
                <w:sz w:val="28"/>
                <w:szCs w:val="28"/>
              </w:rPr>
              <w:t>规划许可证（</w:t>
            </w:r>
            <w:r w:rsidRPr="00FE2481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副证</w:t>
            </w:r>
            <w:r w:rsidRPr="00FE2481">
              <w:rPr>
                <w:rFonts w:ascii="等线" w:eastAsia="等线" w:hAnsi="等线" w:cs="宋体"/>
                <w:color w:val="000000"/>
                <w:sz w:val="28"/>
                <w:szCs w:val="28"/>
              </w:rPr>
              <w:t>）</w:t>
            </w:r>
            <w:r w:rsidRPr="00FE2481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证号</w:t>
            </w:r>
            <w:r w:rsidRPr="00FE2481">
              <w:rPr>
                <w:rFonts w:ascii="等线" w:eastAsia="等线" w:hAnsi="等线" w:cs="宋体"/>
                <w:color w:val="000000"/>
                <w:sz w:val="28"/>
                <w:szCs w:val="28"/>
              </w:rPr>
              <w:t>：宛规建字（</w:t>
            </w:r>
            <w:r>
              <w:rPr>
                <w:rFonts w:ascii="等线" w:eastAsia="等线" w:hAnsi="等线" w:cs="宋体"/>
                <w:color w:val="000000"/>
                <w:sz w:val="28"/>
                <w:szCs w:val="28"/>
              </w:rPr>
              <w:t>201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6</w:t>
            </w:r>
            <w:r w:rsidRPr="00FE2481">
              <w:rPr>
                <w:rFonts w:ascii="等线" w:eastAsia="等线" w:hAnsi="等线" w:cs="宋体"/>
                <w:color w:val="000000"/>
                <w:sz w:val="28"/>
                <w:szCs w:val="28"/>
              </w:rPr>
              <w:t>）</w:t>
            </w:r>
            <w:r w:rsidRPr="00FE2481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第</w:t>
            </w:r>
            <w:r w:rsidRPr="00FE2481">
              <w:rPr>
                <w:rFonts w:ascii="等线" w:eastAsia="等线" w:hAnsi="等线" w:cs="宋体"/>
                <w:color w:val="000000"/>
                <w:sz w:val="28"/>
                <w:szCs w:val="28"/>
              </w:rPr>
              <w:t>（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15</w:t>
            </w:r>
            <w:r w:rsidRPr="00FE2481">
              <w:rPr>
                <w:rFonts w:ascii="等线" w:eastAsia="等线" w:hAnsi="等线" w:cs="宋体"/>
                <w:color w:val="000000"/>
                <w:sz w:val="28"/>
                <w:szCs w:val="28"/>
              </w:rPr>
              <w:t>）</w:t>
            </w:r>
            <w:r w:rsidRPr="00FE2481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号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、</w:t>
            </w:r>
            <w:r w:rsidRPr="00FE2481">
              <w:rPr>
                <w:rFonts w:ascii="等线" w:eastAsia="等线" w:hAnsi="等线" w:cs="宋体"/>
                <w:color w:val="000000"/>
                <w:sz w:val="28"/>
                <w:szCs w:val="28"/>
              </w:rPr>
              <w:t>宛规建字（</w:t>
            </w:r>
            <w:r>
              <w:rPr>
                <w:rFonts w:ascii="等线" w:eastAsia="等线" w:hAnsi="等线" w:cs="宋体"/>
                <w:color w:val="000000"/>
                <w:sz w:val="28"/>
                <w:szCs w:val="28"/>
              </w:rPr>
              <w:t>201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7</w:t>
            </w:r>
            <w:r w:rsidRPr="00FE2481">
              <w:rPr>
                <w:rFonts w:ascii="等线" w:eastAsia="等线" w:hAnsi="等线" w:cs="宋体"/>
                <w:color w:val="000000"/>
                <w:sz w:val="28"/>
                <w:szCs w:val="28"/>
              </w:rPr>
              <w:t>）</w:t>
            </w:r>
            <w:r w:rsidRPr="00FE2481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第</w:t>
            </w:r>
            <w:r w:rsidRPr="00FE2481">
              <w:rPr>
                <w:rFonts w:ascii="等线" w:eastAsia="等线" w:hAnsi="等线" w:cs="宋体"/>
                <w:color w:val="000000"/>
                <w:sz w:val="28"/>
                <w:szCs w:val="28"/>
              </w:rPr>
              <w:t>（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51</w:t>
            </w:r>
            <w:r w:rsidRPr="00FE2481">
              <w:rPr>
                <w:rFonts w:ascii="等线" w:eastAsia="等线" w:hAnsi="等线" w:cs="宋体"/>
                <w:color w:val="000000"/>
                <w:sz w:val="28"/>
                <w:szCs w:val="28"/>
              </w:rPr>
              <w:t>）</w:t>
            </w:r>
            <w:r w:rsidRPr="00FE2481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号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；</w:t>
            </w:r>
          </w:p>
          <w:p w14:paraId="4DBB46E3" w14:textId="77777777" w:rsidR="003703DD" w:rsidRDefault="003703DD" w:rsidP="003703DD">
            <w:pPr>
              <w:spacing w:line="312" w:lineRule="auto"/>
              <w:jc w:val="left"/>
              <w:rPr>
                <w:rFonts w:ascii="等线" w:eastAsia="等线" w:hAnsi="等线" w:cs="宋体"/>
                <w:b/>
                <w:color w:val="000000"/>
                <w:sz w:val="28"/>
                <w:szCs w:val="28"/>
              </w:rPr>
            </w:pP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 xml:space="preserve">                </w:t>
            </w:r>
            <w:r w:rsidRPr="00FE2481"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验测平面</w:t>
            </w:r>
            <w:r w:rsidRPr="00FE2481">
              <w:rPr>
                <w:rFonts w:ascii="等线" w:eastAsia="等线" w:hAnsi="等线" w:cs="宋体"/>
                <w:color w:val="000000"/>
                <w:sz w:val="28"/>
                <w:szCs w:val="28"/>
              </w:rPr>
              <w:t>位置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及高度高程比对</w:t>
            </w:r>
            <w:r>
              <w:rPr>
                <w:rFonts w:ascii="等线" w:eastAsia="等线" w:hAnsi="等线" w:cs="宋体"/>
                <w:color w:val="000000"/>
                <w:sz w:val="28"/>
                <w:szCs w:val="28"/>
              </w:rPr>
              <w:t>依据为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“建设</w:t>
            </w:r>
            <w:r>
              <w:rPr>
                <w:rFonts w:ascii="等线" w:eastAsia="等线" w:hAnsi="等线" w:cs="宋体"/>
                <w:color w:val="000000"/>
                <w:sz w:val="28"/>
                <w:szCs w:val="28"/>
              </w:rPr>
              <w:t>项目规划建筑设计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方案</w:t>
            </w:r>
            <w:r>
              <w:rPr>
                <w:rFonts w:ascii="等线" w:eastAsia="等线" w:hAnsi="等线" w:cs="宋体"/>
                <w:color w:val="000000"/>
                <w:sz w:val="28"/>
                <w:szCs w:val="28"/>
              </w:rPr>
              <w:t>批复</w:t>
            </w:r>
            <w:r>
              <w:rPr>
                <w:rFonts w:ascii="等线" w:eastAsia="等线" w:hAnsi="等线" w:cs="宋体" w:hint="eastAsia"/>
                <w:color w:val="000000"/>
                <w:sz w:val="28"/>
                <w:szCs w:val="28"/>
              </w:rPr>
              <w:t>”中的技术</w:t>
            </w:r>
            <w:r>
              <w:rPr>
                <w:rFonts w:ascii="等线" w:eastAsia="等线" w:hAnsi="等线" w:cs="宋体"/>
                <w:color w:val="000000"/>
                <w:sz w:val="28"/>
                <w:szCs w:val="28"/>
              </w:rPr>
              <w:t>指标。</w:t>
            </w:r>
          </w:p>
          <w:p w14:paraId="4BCA8176" w14:textId="77777777" w:rsidR="00D3755F" w:rsidRPr="003703DD" w:rsidRDefault="00D3755F" w:rsidP="00D3755F">
            <w:pPr>
              <w:widowControl/>
              <w:spacing w:line="312" w:lineRule="auto"/>
              <w:jc w:val="left"/>
              <w:rPr>
                <w:rFonts w:ascii="等线" w:eastAsia="等线" w:hAnsi="等线" w:cs="宋体"/>
                <w:b/>
                <w:color w:val="000000"/>
                <w:sz w:val="28"/>
                <w:szCs w:val="28"/>
              </w:rPr>
            </w:pPr>
          </w:p>
          <w:p w14:paraId="21FE45D8" w14:textId="77777777" w:rsidR="002B7776" w:rsidRPr="008F7B8F" w:rsidRDefault="002B7776" w:rsidP="003703DD">
            <w:pPr>
              <w:spacing w:line="312" w:lineRule="auto"/>
              <w:jc w:val="left"/>
              <w:rPr>
                <w:rFonts w:ascii="等线" w:eastAsia="等线" w:hAnsi="等线" w:cs="宋体"/>
                <w:b/>
                <w:color w:val="000000"/>
                <w:sz w:val="28"/>
                <w:szCs w:val="28"/>
              </w:rPr>
            </w:pPr>
          </w:p>
        </w:tc>
      </w:tr>
    </w:tbl>
    <w:p w14:paraId="146E38C1" w14:textId="77777777" w:rsidR="002B7776" w:rsidRPr="002B7776" w:rsidRDefault="002B7776" w:rsidP="00A30FB5"/>
    <w:sectPr w:rsidR="002B7776" w:rsidRPr="002B7776" w:rsidSect="00605424">
      <w:pgSz w:w="23811" w:h="16838" w:orient="landscape" w:code="8"/>
      <w:pgMar w:top="1797" w:right="1440" w:bottom="1797" w:left="1440" w:header="851" w:footer="992" w:gutter="0"/>
      <w:cols w:space="425"/>
      <w:docGrid w:type="lines" w:linePitch="312" w:charSpace="4629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E8825A" w14:textId="77777777" w:rsidR="005332C9" w:rsidRDefault="005332C9" w:rsidP="0043114C">
      <w:r>
        <w:separator/>
      </w:r>
    </w:p>
  </w:endnote>
  <w:endnote w:type="continuationSeparator" w:id="0">
    <w:p w14:paraId="7B0D5FD0" w14:textId="77777777" w:rsidR="005332C9" w:rsidRDefault="005332C9" w:rsidP="00431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微软雅黑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方正黑体简体">
    <w:panose1 w:val="02010601030101010101"/>
    <w:charset w:val="86"/>
    <w:family w:val="auto"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B0845B" w14:textId="7BE6792E" w:rsidR="00A30FB5" w:rsidRDefault="00BD4BB5" w:rsidP="00822D4A">
    <w:pPr>
      <w:pStyle w:val="a8"/>
      <w:jc w:val="cent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3C3E48D" wp14:editId="7CFC5CA0">
              <wp:simplePos x="0" y="0"/>
              <wp:positionH relativeFrom="margin">
                <wp:align>right</wp:align>
              </wp:positionH>
              <wp:positionV relativeFrom="paragraph">
                <wp:posOffset>12879</wp:posOffset>
              </wp:positionV>
              <wp:extent cx="2961970" cy="530497"/>
              <wp:effectExtent l="0" t="0" r="0" b="3175"/>
              <wp:wrapNone/>
              <wp:docPr id="3" name="组合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961970" cy="530497"/>
                        <a:chOff x="0" y="0"/>
                        <a:chExt cx="2961970" cy="530497"/>
                      </a:xfrm>
                    </wpg:grpSpPr>
                    <wps:wsp>
                      <wps:cNvPr id="6" name="文本框 1"/>
                      <wps:cNvSpPr txBox="1"/>
                      <wps:spPr>
                        <a:xfrm>
                          <a:off x="435305" y="0"/>
                          <a:ext cx="2526665" cy="47117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8D6A383" w14:textId="77777777" w:rsidR="00BD4BB5" w:rsidRPr="0091592E" w:rsidRDefault="00BD4BB5" w:rsidP="00BD4BB5">
                            <w:pPr>
                              <w:pStyle w:val="a5"/>
                              <w:spacing w:before="0" w:beforeAutospacing="0" w:after="0" w:afterAutospacing="0"/>
                              <w:rPr>
                                <w:color w:val="6F6F6F"/>
                              </w:rPr>
                            </w:pPr>
                            <w:r w:rsidRPr="0091592E">
                              <w:rPr>
                                <w:rFonts w:ascii="微软雅黑 Light" w:eastAsia="微软雅黑 Light" w:hAnsi="微软雅黑 Light" w:cstheme="minorBidi" w:hint="eastAsia"/>
                                <w:color w:val="6F6F6F"/>
                                <w:kern w:val="24"/>
                                <w:sz w:val="36"/>
                                <w:szCs w:val="36"/>
                              </w:rPr>
                              <w:t>南阳市城乡规划测绘院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9" name="图片 2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2657"/>
                          <a:ext cx="568960" cy="49784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3C3E48D" id="组合 3" o:spid="_x0000_s1036" style="position:absolute;left:0;text-align:left;margin-left:182.05pt;margin-top:1pt;width:233.25pt;height:41.75pt;z-index:251659264;mso-position-horizontal:right;mso-position-horizontal-relative:margin" coordsize="29619,53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1" o:spid="_x0000_s1037" type="#_x0000_t202" style="position:absolute;left:4353;width:25266;height:4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" filled="f" stroked="f">
                <v:textbox style="mso-fit-shape-to-text:t">
                  <w:txbxContent>
                    <w:p w14:paraId="38D6A383" w14:textId="77777777" w:rsidR="00BD4BB5" w:rsidRPr="0091592E" w:rsidRDefault="00BD4BB5" w:rsidP="00BD4BB5">
                      <w:pPr>
                        <w:pStyle w:val="a5"/>
                        <w:spacing w:before="0" w:beforeAutospacing="0" w:after="0" w:afterAutospacing="0"/>
                        <w:rPr>
                          <w:color w:val="6F6F6F"/>
                        </w:rPr>
                      </w:pPr>
                      <w:r w:rsidRPr="0091592E">
                        <w:rPr>
                          <w:rFonts w:ascii="微软雅黑 Light" w:eastAsia="微软雅黑 Light" w:hAnsi="微软雅黑 Light" w:cstheme="minorBidi" w:hint="eastAsia"/>
                          <w:color w:val="6F6F6F"/>
                          <w:kern w:val="24"/>
                          <w:sz w:val="36"/>
                          <w:szCs w:val="36"/>
                        </w:rPr>
                        <w:t>南阳市城乡规划测绘院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图片 21" o:spid="_x0000_s1038" type="#_x0000_t75" style="position:absolute;top:326;width:5689;height:4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">
                <v:imagedata r:id="rId2" o:title=""/>
              </v:shape>
              <w10:wrap anchorx="margin"/>
            </v:group>
          </w:pict>
        </mc:Fallback>
      </mc:AlternateContent>
    </w:r>
  </w:p>
  <w:p w14:paraId="6AD248E2" w14:textId="77777777" w:rsidR="00A30FB5" w:rsidRDefault="00A30FB5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221DD8" w14:textId="77777777" w:rsidR="00A30FB5" w:rsidRDefault="00A30FB5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9524848"/>
      <w:docPartObj>
        <w:docPartGallery w:val="Page Numbers (Bottom of Page)"/>
        <w:docPartUnique/>
      </w:docPartObj>
    </w:sdtPr>
    <w:sdtEndPr/>
    <w:sdtContent>
      <w:p w14:paraId="4DCDC56D" w14:textId="607BB1CF" w:rsidR="00A30FB5" w:rsidRDefault="00BD4BB5" w:rsidP="00822D4A">
        <w:pPr>
          <w:pStyle w:val="a8"/>
          <w:jc w:val="center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5CB0E446" wp14:editId="2E903DC6">
                  <wp:simplePos x="0" y="0"/>
                  <wp:positionH relativeFrom="margin">
                    <wp:align>right</wp:align>
                  </wp:positionH>
                  <wp:positionV relativeFrom="paragraph">
                    <wp:posOffset>13272</wp:posOffset>
                  </wp:positionV>
                  <wp:extent cx="2961970" cy="530497"/>
                  <wp:effectExtent l="0" t="0" r="0" b="3175"/>
                  <wp:wrapNone/>
                  <wp:docPr id="2" name="组合 2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2961970" cy="530497"/>
                            <a:chOff x="0" y="0"/>
                            <a:chExt cx="2961970" cy="530497"/>
                          </a:xfrm>
                        </wpg:grpSpPr>
                        <wps:wsp>
                          <wps:cNvPr id="950" name="文本框 1"/>
                          <wps:cNvSpPr txBox="1"/>
                          <wps:spPr>
                            <a:xfrm>
                              <a:off x="435305" y="0"/>
                              <a:ext cx="2526665" cy="47117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53CEB744" w14:textId="77777777" w:rsidR="00BD4BB5" w:rsidRPr="0091592E" w:rsidRDefault="00BD4BB5" w:rsidP="00BD4BB5">
                                <w:pPr>
                                  <w:pStyle w:val="a5"/>
                                  <w:spacing w:before="0" w:beforeAutospacing="0" w:after="0" w:afterAutospacing="0"/>
                                  <w:rPr>
                                    <w:color w:val="6F6F6F"/>
                                  </w:rPr>
                                </w:pPr>
                                <w:r w:rsidRPr="0091592E">
                                  <w:rPr>
                                    <w:rFonts w:ascii="微软雅黑 Light" w:eastAsia="微软雅黑 Light" w:hAnsi="微软雅黑 Light" w:cstheme="minorBidi" w:hint="eastAsia"/>
                                    <w:color w:val="6F6F6F"/>
                                    <w:kern w:val="24"/>
                                    <w:sz w:val="36"/>
                                    <w:szCs w:val="36"/>
                                  </w:rPr>
                                  <w:t>南阳市城乡规划测绘院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953" name="图片 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2657"/>
                              <a:ext cx="568960" cy="49784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wgp>
                    </a:graphicData>
                  </a:graphic>
                </wp:anchor>
              </w:drawing>
            </mc:Choice>
            <mc:Fallback>
              <w:pict>
                <v:group w14:anchorId="5CB0E446" id="组合 2" o:spid="_x0000_s1039" style="position:absolute;left:0;text-align:left;margin-left:182.05pt;margin-top:1.05pt;width:233.25pt;height:41.75pt;z-index:251661312;mso-position-horizontal:right;mso-position-horizontal-relative:margin" coordsize="29619,53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本框 1" o:spid="_x0000_s1040" type="#_x0000_t202" style="position:absolute;left:4353;width:25266;height:4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" filled="f" stroked="f">
                    <v:textbox style="mso-fit-shape-to-text:t">
                      <w:txbxContent>
                        <w:p w14:paraId="53CEB744" w14:textId="77777777" w:rsidR="00BD4BB5" w:rsidRPr="0091592E" w:rsidRDefault="00BD4BB5" w:rsidP="00BD4BB5">
                          <w:pPr>
                            <w:pStyle w:val="a5"/>
                            <w:spacing w:before="0" w:beforeAutospacing="0" w:after="0" w:afterAutospacing="0"/>
                            <w:rPr>
                              <w:color w:val="6F6F6F"/>
                            </w:rPr>
                          </w:pPr>
                          <w:r w:rsidRPr="0091592E">
                            <w:rPr>
                              <w:rFonts w:ascii="微软雅黑 Light" w:eastAsia="微软雅黑 Light" w:hAnsi="微软雅黑 Light" w:cstheme="minorBidi" w:hint="eastAsia"/>
                              <w:color w:val="6F6F6F"/>
                              <w:kern w:val="24"/>
                              <w:sz w:val="36"/>
                              <w:szCs w:val="36"/>
                            </w:rPr>
                            <w:t>南阳市城乡规划测绘院</w:t>
                          </w: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图片 21" o:spid="_x0000_s1041" type="#_x0000_t75" style="position:absolute;top:326;width:5689;height:4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">
                    <v:imagedata r:id="rId2" o:title=""/>
                  </v:shape>
                  <w10:wrap anchorx="margin"/>
                </v:group>
              </w:pict>
            </mc:Fallback>
          </mc:AlternateContent>
        </w:r>
        <w:r w:rsidR="00A30FB5">
          <w:fldChar w:fldCharType="begin"/>
        </w:r>
        <w:r w:rsidR="00A30FB5">
          <w:instrText>PAGE   \* MERGEFORMAT</w:instrText>
        </w:r>
        <w:r w:rsidR="00A30FB5">
          <w:fldChar w:fldCharType="separate"/>
        </w:r>
        <w:r w:rsidR="00A30FB5" w:rsidRPr="004F26D8">
          <w:rPr>
            <w:noProof/>
            <w:lang w:val="zh-CN"/>
          </w:rPr>
          <w:t>16</w:t>
        </w:r>
        <w:r w:rsidR="00A30FB5">
          <w:fldChar w:fldCharType="end"/>
        </w:r>
      </w:p>
    </w:sdtContent>
  </w:sdt>
  <w:p w14:paraId="6A1BD1E5" w14:textId="728B2E4A" w:rsidR="00A30FB5" w:rsidRDefault="00A30FB5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86DCEE" w14:textId="77777777" w:rsidR="005332C9" w:rsidRDefault="005332C9" w:rsidP="0043114C">
      <w:r>
        <w:separator/>
      </w:r>
    </w:p>
  </w:footnote>
  <w:footnote w:type="continuationSeparator" w:id="0">
    <w:p w14:paraId="541F8C59" w14:textId="77777777" w:rsidR="005332C9" w:rsidRDefault="005332C9" w:rsidP="004311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E6E542C"/>
    <w:lvl w:ilvl="0">
      <w:start w:val="1"/>
      <w:numFmt w:val="decimal"/>
      <w:pStyle w:val="5"/>
      <w:lvlText w:val="%1."/>
      <w:lvlJc w:val="left"/>
      <w:pPr>
        <w:tabs>
          <w:tab w:val="num" w:pos="2040"/>
        </w:tabs>
        <w:ind w:leftChars="800" w:left="2040" w:hangingChars="200" w:hanging="360"/>
      </w:pPr>
    </w:lvl>
  </w:abstractNum>
  <w:abstractNum w:abstractNumId="1" w15:restartNumberingAfterBreak="0">
    <w:nsid w:val="FFFFFF7D"/>
    <w:multiLevelType w:val="singleLevel"/>
    <w:tmpl w:val="05003EFE"/>
    <w:lvl w:ilvl="0">
      <w:start w:val="1"/>
      <w:numFmt w:val="decimal"/>
      <w:pStyle w:val="4"/>
      <w:lvlText w:val="%1."/>
      <w:lvlJc w:val="left"/>
      <w:pPr>
        <w:tabs>
          <w:tab w:val="num" w:pos="1620"/>
        </w:tabs>
        <w:ind w:leftChars="600" w:left="1620" w:hangingChars="200" w:hanging="360"/>
      </w:pPr>
    </w:lvl>
  </w:abstractNum>
  <w:abstractNum w:abstractNumId="2" w15:restartNumberingAfterBreak="0">
    <w:nsid w:val="FFFFFF7E"/>
    <w:multiLevelType w:val="singleLevel"/>
    <w:tmpl w:val="EAD828A8"/>
    <w:lvl w:ilvl="0">
      <w:start w:val="1"/>
      <w:numFmt w:val="decimal"/>
      <w:pStyle w:val="3"/>
      <w:lvlText w:val="%1."/>
      <w:lvlJc w:val="left"/>
      <w:pPr>
        <w:tabs>
          <w:tab w:val="num" w:pos="1200"/>
        </w:tabs>
        <w:ind w:leftChars="400" w:left="1200" w:hangingChars="200" w:hanging="360"/>
      </w:pPr>
    </w:lvl>
  </w:abstractNum>
  <w:abstractNum w:abstractNumId="3" w15:restartNumberingAfterBreak="0">
    <w:nsid w:val="FFFFFF7F"/>
    <w:multiLevelType w:val="singleLevel"/>
    <w:tmpl w:val="81D8CB94"/>
    <w:lvl w:ilvl="0">
      <w:start w:val="1"/>
      <w:numFmt w:val="decimal"/>
      <w:pStyle w:val="2"/>
      <w:lvlText w:val="%1."/>
      <w:lvlJc w:val="left"/>
      <w:pPr>
        <w:tabs>
          <w:tab w:val="num" w:pos="780"/>
        </w:tabs>
        <w:ind w:leftChars="200" w:left="780" w:hangingChars="200" w:hanging="360"/>
      </w:pPr>
    </w:lvl>
  </w:abstractNum>
  <w:abstractNum w:abstractNumId="4" w15:restartNumberingAfterBreak="0">
    <w:nsid w:val="FFFFFF80"/>
    <w:multiLevelType w:val="singleLevel"/>
    <w:tmpl w:val="56F6A532"/>
    <w:lvl w:ilvl="0">
      <w:start w:val="1"/>
      <w:numFmt w:val="bullet"/>
      <w:pStyle w:val="50"/>
      <w:lvlText w:val=""/>
      <w:lvlJc w:val="left"/>
      <w:pPr>
        <w:tabs>
          <w:tab w:val="num" w:pos="2040"/>
        </w:tabs>
        <w:ind w:leftChars="800" w:left="2040" w:hangingChars="200" w:hanging="360"/>
      </w:pPr>
      <w:rPr>
        <w:rFonts w:ascii="Wingdings" w:hAnsi="Wingdings" w:hint="default"/>
      </w:rPr>
    </w:lvl>
  </w:abstractNum>
  <w:abstractNum w:abstractNumId="5" w15:restartNumberingAfterBreak="0">
    <w:nsid w:val="FFFFFF81"/>
    <w:multiLevelType w:val="singleLevel"/>
    <w:tmpl w:val="CA745996"/>
    <w:lvl w:ilvl="0">
      <w:start w:val="1"/>
      <w:numFmt w:val="bullet"/>
      <w:pStyle w:val="40"/>
      <w:lvlText w:val=""/>
      <w:lvlJc w:val="left"/>
      <w:pPr>
        <w:tabs>
          <w:tab w:val="num" w:pos="1620"/>
        </w:tabs>
        <w:ind w:leftChars="600" w:left="1620" w:hangingChars="200" w:hanging="360"/>
      </w:pPr>
      <w:rPr>
        <w:rFonts w:ascii="Wingdings" w:hAnsi="Wingdings" w:hint="default"/>
      </w:rPr>
    </w:lvl>
  </w:abstractNum>
  <w:abstractNum w:abstractNumId="6" w15:restartNumberingAfterBreak="0">
    <w:nsid w:val="FFFFFF82"/>
    <w:multiLevelType w:val="singleLevel"/>
    <w:tmpl w:val="20E43E30"/>
    <w:lvl w:ilvl="0">
      <w:start w:val="1"/>
      <w:numFmt w:val="bullet"/>
      <w:pStyle w:val="30"/>
      <w:lvlText w:val=""/>
      <w:lvlJc w:val="left"/>
      <w:pPr>
        <w:tabs>
          <w:tab w:val="num" w:pos="1200"/>
        </w:tabs>
        <w:ind w:leftChars="400" w:left="1200" w:hangingChars="200" w:hanging="360"/>
      </w:pPr>
      <w:rPr>
        <w:rFonts w:ascii="Wingdings" w:hAnsi="Wingdings" w:hint="default"/>
      </w:rPr>
    </w:lvl>
  </w:abstractNum>
  <w:abstractNum w:abstractNumId="7" w15:restartNumberingAfterBreak="0">
    <w:nsid w:val="FFFFFF83"/>
    <w:multiLevelType w:val="singleLevel"/>
    <w:tmpl w:val="1B40D03E"/>
    <w:lvl w:ilvl="0">
      <w:start w:val="1"/>
      <w:numFmt w:val="bullet"/>
      <w:pStyle w:val="20"/>
      <w:lvlText w:val=""/>
      <w:lvlJc w:val="left"/>
      <w:pPr>
        <w:tabs>
          <w:tab w:val="num" w:pos="780"/>
        </w:tabs>
        <w:ind w:leftChars="200" w:left="780" w:hangingChars="200" w:hanging="360"/>
      </w:pPr>
      <w:rPr>
        <w:rFonts w:ascii="Wingdings" w:hAnsi="Wingdings" w:hint="default"/>
      </w:rPr>
    </w:lvl>
  </w:abstractNum>
  <w:abstractNum w:abstractNumId="8" w15:restartNumberingAfterBreak="0">
    <w:nsid w:val="FFFFFF88"/>
    <w:multiLevelType w:val="singleLevel"/>
    <w:tmpl w:val="4960737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Chars="200" w:hanging="360"/>
      </w:pPr>
    </w:lvl>
  </w:abstractNum>
  <w:abstractNum w:abstractNumId="9" w15:restartNumberingAfterBreak="0">
    <w:nsid w:val="FFFFFF89"/>
    <w:multiLevelType w:val="singleLevel"/>
    <w:tmpl w:val="FEFE16BA"/>
    <w:lvl w:ilvl="0">
      <w:start w:val="1"/>
      <w:numFmt w:val="bullet"/>
      <w:pStyle w:val="a0"/>
      <w:lvlText w:val=""/>
      <w:lvlJc w:val="left"/>
      <w:pPr>
        <w:tabs>
          <w:tab w:val="num" w:pos="360"/>
        </w:tabs>
        <w:ind w:left="360" w:hangingChars="200" w:hanging="360"/>
      </w:pPr>
      <w:rPr>
        <w:rFonts w:ascii="Wingdings" w:hAnsi="Wingdings" w:hint="default"/>
      </w:rPr>
    </w:lvl>
  </w:abstractNum>
  <w:abstractNum w:abstractNumId="10" w15:restartNumberingAfterBreak="0">
    <w:nsid w:val="019B45DD"/>
    <w:multiLevelType w:val="hybridMultilevel"/>
    <w:tmpl w:val="ECA071A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049C7F49"/>
    <w:multiLevelType w:val="hybridMultilevel"/>
    <w:tmpl w:val="9ABED878"/>
    <w:lvl w:ilvl="0" w:tplc="04090013">
      <w:start w:val="1"/>
      <w:numFmt w:val="chineseCountingThousand"/>
      <w:lvlText w:val="%1、"/>
      <w:lvlJc w:val="left"/>
      <w:pPr>
        <w:ind w:left="420" w:hanging="420"/>
      </w:pPr>
      <w:rPr>
        <w:b w:val="0"/>
        <w:sz w:val="32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0AE23A25"/>
    <w:multiLevelType w:val="hybridMultilevel"/>
    <w:tmpl w:val="DCCE5160"/>
    <w:lvl w:ilvl="0" w:tplc="37809190">
      <w:start w:val="1"/>
      <w:numFmt w:val="chineseCountingThousand"/>
      <w:lvlText w:val="%1、"/>
      <w:lvlJc w:val="left"/>
      <w:pPr>
        <w:ind w:left="420" w:hanging="420"/>
      </w:pPr>
      <w:rPr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15C73341"/>
    <w:multiLevelType w:val="hybridMultilevel"/>
    <w:tmpl w:val="26FCF5C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18EA09B2"/>
    <w:multiLevelType w:val="hybridMultilevel"/>
    <w:tmpl w:val="3678FF3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224B44C1"/>
    <w:multiLevelType w:val="hybridMultilevel"/>
    <w:tmpl w:val="4FE0A732"/>
    <w:lvl w:ilvl="0" w:tplc="CD76A3E8">
      <w:start w:val="1"/>
      <w:numFmt w:val="decimal"/>
      <w:lvlText w:val="%1."/>
      <w:lvlJc w:val="left"/>
      <w:pPr>
        <w:ind w:left="420" w:hanging="420"/>
      </w:pPr>
      <w:rPr>
        <w:rFonts w:hint="eastAsia"/>
        <w:sz w:val="3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2494685B"/>
    <w:multiLevelType w:val="hybridMultilevel"/>
    <w:tmpl w:val="673CE9B4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>
      <w:start w:val="1"/>
      <w:numFmt w:val="lowerLetter"/>
      <w:lvlText w:val="%2)"/>
      <w:lvlJc w:val="left"/>
      <w:pPr>
        <w:ind w:left="1260" w:hanging="420"/>
      </w:pPr>
    </w:lvl>
    <w:lvl w:ilvl="2" w:tplc="0409001B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7" w15:restartNumberingAfterBreak="0">
    <w:nsid w:val="25A613AE"/>
    <w:multiLevelType w:val="hybridMultilevel"/>
    <w:tmpl w:val="707E06B4"/>
    <w:lvl w:ilvl="0" w:tplc="9212471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E384AE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F08AF6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A7E5C7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086F36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AAA3F3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8F26A9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5CD3B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222BE3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E2B6684"/>
    <w:multiLevelType w:val="hybridMultilevel"/>
    <w:tmpl w:val="8E7EF8D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2FBA1E69"/>
    <w:multiLevelType w:val="hybridMultilevel"/>
    <w:tmpl w:val="8E7EF8D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3EB86B4F"/>
    <w:multiLevelType w:val="hybridMultilevel"/>
    <w:tmpl w:val="6630994C"/>
    <w:lvl w:ilvl="0" w:tplc="A6C6A582">
      <w:start w:val="1"/>
      <w:numFmt w:val="chineseCountingThousand"/>
      <w:lvlText w:val="%1、"/>
      <w:lvlJc w:val="left"/>
      <w:pPr>
        <w:ind w:left="1724" w:hanging="420"/>
      </w:pPr>
      <w:rPr>
        <w:b/>
      </w:rPr>
    </w:lvl>
    <w:lvl w:ilvl="1" w:tplc="04090019" w:tentative="1">
      <w:start w:val="1"/>
      <w:numFmt w:val="lowerLetter"/>
      <w:lvlText w:val="%2)"/>
      <w:lvlJc w:val="left"/>
      <w:pPr>
        <w:ind w:left="2144" w:hanging="420"/>
      </w:pPr>
    </w:lvl>
    <w:lvl w:ilvl="2" w:tplc="0409001B" w:tentative="1">
      <w:start w:val="1"/>
      <w:numFmt w:val="lowerRoman"/>
      <w:lvlText w:val="%3."/>
      <w:lvlJc w:val="right"/>
      <w:pPr>
        <w:ind w:left="2564" w:hanging="420"/>
      </w:pPr>
    </w:lvl>
    <w:lvl w:ilvl="3" w:tplc="0409000F" w:tentative="1">
      <w:start w:val="1"/>
      <w:numFmt w:val="decimal"/>
      <w:lvlText w:val="%4."/>
      <w:lvlJc w:val="left"/>
      <w:pPr>
        <w:ind w:left="2984" w:hanging="420"/>
      </w:pPr>
    </w:lvl>
    <w:lvl w:ilvl="4" w:tplc="04090019" w:tentative="1">
      <w:start w:val="1"/>
      <w:numFmt w:val="lowerLetter"/>
      <w:lvlText w:val="%5)"/>
      <w:lvlJc w:val="left"/>
      <w:pPr>
        <w:ind w:left="3404" w:hanging="420"/>
      </w:pPr>
    </w:lvl>
    <w:lvl w:ilvl="5" w:tplc="0409001B" w:tentative="1">
      <w:start w:val="1"/>
      <w:numFmt w:val="lowerRoman"/>
      <w:lvlText w:val="%6."/>
      <w:lvlJc w:val="right"/>
      <w:pPr>
        <w:ind w:left="3824" w:hanging="420"/>
      </w:pPr>
    </w:lvl>
    <w:lvl w:ilvl="6" w:tplc="0409000F" w:tentative="1">
      <w:start w:val="1"/>
      <w:numFmt w:val="decimal"/>
      <w:lvlText w:val="%7."/>
      <w:lvlJc w:val="left"/>
      <w:pPr>
        <w:ind w:left="4244" w:hanging="420"/>
      </w:pPr>
    </w:lvl>
    <w:lvl w:ilvl="7" w:tplc="04090019" w:tentative="1">
      <w:start w:val="1"/>
      <w:numFmt w:val="lowerLetter"/>
      <w:lvlText w:val="%8)"/>
      <w:lvlJc w:val="left"/>
      <w:pPr>
        <w:ind w:left="4664" w:hanging="420"/>
      </w:pPr>
    </w:lvl>
    <w:lvl w:ilvl="8" w:tplc="0409001B" w:tentative="1">
      <w:start w:val="1"/>
      <w:numFmt w:val="lowerRoman"/>
      <w:lvlText w:val="%9."/>
      <w:lvlJc w:val="right"/>
      <w:pPr>
        <w:ind w:left="5084" w:hanging="420"/>
      </w:pPr>
    </w:lvl>
  </w:abstractNum>
  <w:abstractNum w:abstractNumId="21" w15:restartNumberingAfterBreak="0">
    <w:nsid w:val="3F1830C1"/>
    <w:multiLevelType w:val="hybridMultilevel"/>
    <w:tmpl w:val="0E262A1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44874030"/>
    <w:multiLevelType w:val="hybridMultilevel"/>
    <w:tmpl w:val="4628D39A"/>
    <w:lvl w:ilvl="0" w:tplc="04090011">
      <w:start w:val="1"/>
      <w:numFmt w:val="decimal"/>
      <w:lvlText w:val="%1)"/>
      <w:lvlJc w:val="left"/>
      <w:pPr>
        <w:ind w:left="420" w:hanging="420"/>
      </w:pPr>
      <w:rPr>
        <w:b w:val="0"/>
        <w:sz w:val="32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47C106C0"/>
    <w:multiLevelType w:val="hybridMultilevel"/>
    <w:tmpl w:val="4334B198"/>
    <w:lvl w:ilvl="0" w:tplc="663A49F0">
      <w:start w:val="1"/>
      <w:numFmt w:val="decimal"/>
      <w:lvlText w:val="%1."/>
      <w:lvlJc w:val="left"/>
      <w:pPr>
        <w:ind w:left="420" w:hanging="420"/>
      </w:pPr>
      <w:rPr>
        <w:rFonts w:hint="eastAsia"/>
        <w:sz w:val="3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 w15:restartNumberingAfterBreak="0">
    <w:nsid w:val="4C7203A1"/>
    <w:multiLevelType w:val="hybridMultilevel"/>
    <w:tmpl w:val="ECA071A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522E6DB7"/>
    <w:multiLevelType w:val="hybridMultilevel"/>
    <w:tmpl w:val="9EA81B54"/>
    <w:lvl w:ilvl="0" w:tplc="0409000F">
      <w:start w:val="1"/>
      <w:numFmt w:val="decimal"/>
      <w:lvlText w:val="%1."/>
      <w:lvlJc w:val="left"/>
      <w:pPr>
        <w:ind w:left="2150" w:hanging="420"/>
      </w:pPr>
    </w:lvl>
    <w:lvl w:ilvl="1" w:tplc="04090019" w:tentative="1">
      <w:start w:val="1"/>
      <w:numFmt w:val="lowerLetter"/>
      <w:lvlText w:val="%2)"/>
      <w:lvlJc w:val="left"/>
      <w:pPr>
        <w:ind w:left="2570" w:hanging="420"/>
      </w:pPr>
    </w:lvl>
    <w:lvl w:ilvl="2" w:tplc="0409001B" w:tentative="1">
      <w:start w:val="1"/>
      <w:numFmt w:val="lowerRoman"/>
      <w:lvlText w:val="%3."/>
      <w:lvlJc w:val="right"/>
      <w:pPr>
        <w:ind w:left="2990" w:hanging="420"/>
      </w:pPr>
    </w:lvl>
    <w:lvl w:ilvl="3" w:tplc="0409000F" w:tentative="1">
      <w:start w:val="1"/>
      <w:numFmt w:val="decimal"/>
      <w:lvlText w:val="%4."/>
      <w:lvlJc w:val="left"/>
      <w:pPr>
        <w:ind w:left="3410" w:hanging="420"/>
      </w:pPr>
    </w:lvl>
    <w:lvl w:ilvl="4" w:tplc="04090019" w:tentative="1">
      <w:start w:val="1"/>
      <w:numFmt w:val="lowerLetter"/>
      <w:lvlText w:val="%5)"/>
      <w:lvlJc w:val="left"/>
      <w:pPr>
        <w:ind w:left="3830" w:hanging="420"/>
      </w:pPr>
    </w:lvl>
    <w:lvl w:ilvl="5" w:tplc="0409001B" w:tentative="1">
      <w:start w:val="1"/>
      <w:numFmt w:val="lowerRoman"/>
      <w:lvlText w:val="%6."/>
      <w:lvlJc w:val="right"/>
      <w:pPr>
        <w:ind w:left="4250" w:hanging="420"/>
      </w:pPr>
    </w:lvl>
    <w:lvl w:ilvl="6" w:tplc="0409000F" w:tentative="1">
      <w:start w:val="1"/>
      <w:numFmt w:val="decimal"/>
      <w:lvlText w:val="%7."/>
      <w:lvlJc w:val="left"/>
      <w:pPr>
        <w:ind w:left="4670" w:hanging="420"/>
      </w:pPr>
    </w:lvl>
    <w:lvl w:ilvl="7" w:tplc="04090019" w:tentative="1">
      <w:start w:val="1"/>
      <w:numFmt w:val="lowerLetter"/>
      <w:lvlText w:val="%8)"/>
      <w:lvlJc w:val="left"/>
      <w:pPr>
        <w:ind w:left="5090" w:hanging="420"/>
      </w:pPr>
    </w:lvl>
    <w:lvl w:ilvl="8" w:tplc="0409001B" w:tentative="1">
      <w:start w:val="1"/>
      <w:numFmt w:val="lowerRoman"/>
      <w:lvlText w:val="%9."/>
      <w:lvlJc w:val="right"/>
      <w:pPr>
        <w:ind w:left="5510" w:hanging="420"/>
      </w:pPr>
    </w:lvl>
  </w:abstractNum>
  <w:abstractNum w:abstractNumId="26" w15:restartNumberingAfterBreak="0">
    <w:nsid w:val="554C1B62"/>
    <w:multiLevelType w:val="hybridMultilevel"/>
    <w:tmpl w:val="8690EB4A"/>
    <w:lvl w:ilvl="0" w:tplc="135AA21C">
      <w:start w:val="1"/>
      <w:numFmt w:val="chineseCountingThousand"/>
      <w:lvlText w:val="%1、"/>
      <w:lvlJc w:val="left"/>
      <w:pPr>
        <w:ind w:left="420" w:hanging="420"/>
      </w:pPr>
      <w:rPr>
        <w:rFonts w:hint="eastAsia"/>
        <w:b w:val="0"/>
        <w:sz w:val="4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 w15:restartNumberingAfterBreak="0">
    <w:nsid w:val="71A22E74"/>
    <w:multiLevelType w:val="hybridMultilevel"/>
    <w:tmpl w:val="CABAC55C"/>
    <w:lvl w:ilvl="0" w:tplc="04090011">
      <w:start w:val="1"/>
      <w:numFmt w:val="decimal"/>
      <w:lvlText w:val="%1)"/>
      <w:lvlJc w:val="left"/>
      <w:pPr>
        <w:ind w:left="630" w:hanging="420"/>
      </w:pPr>
    </w:lvl>
    <w:lvl w:ilvl="1" w:tplc="04090019" w:tentative="1">
      <w:start w:val="1"/>
      <w:numFmt w:val="lowerLetter"/>
      <w:lvlText w:val="%2)"/>
      <w:lvlJc w:val="left"/>
      <w:pPr>
        <w:ind w:left="1050" w:hanging="420"/>
      </w:pPr>
    </w:lvl>
    <w:lvl w:ilvl="2" w:tplc="0409001B" w:tentative="1">
      <w:start w:val="1"/>
      <w:numFmt w:val="lowerRoman"/>
      <w:lvlText w:val="%3."/>
      <w:lvlJc w:val="righ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9" w:tentative="1">
      <w:start w:val="1"/>
      <w:numFmt w:val="lowerLetter"/>
      <w:lvlText w:val="%5)"/>
      <w:lvlJc w:val="left"/>
      <w:pPr>
        <w:ind w:left="2310" w:hanging="420"/>
      </w:pPr>
    </w:lvl>
    <w:lvl w:ilvl="5" w:tplc="0409001B" w:tentative="1">
      <w:start w:val="1"/>
      <w:numFmt w:val="lowerRoman"/>
      <w:lvlText w:val="%6."/>
      <w:lvlJc w:val="righ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9" w:tentative="1">
      <w:start w:val="1"/>
      <w:numFmt w:val="lowerLetter"/>
      <w:lvlText w:val="%8)"/>
      <w:lvlJc w:val="left"/>
      <w:pPr>
        <w:ind w:left="3570" w:hanging="420"/>
      </w:pPr>
    </w:lvl>
    <w:lvl w:ilvl="8" w:tplc="0409001B" w:tentative="1">
      <w:start w:val="1"/>
      <w:numFmt w:val="lowerRoman"/>
      <w:lvlText w:val="%9."/>
      <w:lvlJc w:val="right"/>
      <w:pPr>
        <w:ind w:left="3990" w:hanging="420"/>
      </w:pPr>
    </w:lvl>
  </w:abstractNum>
  <w:abstractNum w:abstractNumId="28" w15:restartNumberingAfterBreak="0">
    <w:nsid w:val="73931E07"/>
    <w:multiLevelType w:val="hybridMultilevel"/>
    <w:tmpl w:val="8E7EF8D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9" w15:restartNumberingAfterBreak="0">
    <w:nsid w:val="73A312E5"/>
    <w:multiLevelType w:val="hybridMultilevel"/>
    <w:tmpl w:val="02663FF2"/>
    <w:lvl w:ilvl="0" w:tplc="AD0A05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ED42D1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BBCB59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820E68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BC0F4D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9EE796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E2C9C1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A58C1C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5EE900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7"/>
  </w:num>
  <w:num w:numId="2">
    <w:abstractNumId w:val="29"/>
  </w:num>
  <w:num w:numId="3">
    <w:abstractNumId w:val="13"/>
  </w:num>
  <w:num w:numId="4">
    <w:abstractNumId w:val="11"/>
  </w:num>
  <w:num w:numId="5">
    <w:abstractNumId w:val="18"/>
  </w:num>
  <w:num w:numId="6">
    <w:abstractNumId w:val="19"/>
  </w:num>
  <w:num w:numId="7">
    <w:abstractNumId w:val="10"/>
  </w:num>
  <w:num w:numId="8">
    <w:abstractNumId w:val="27"/>
  </w:num>
  <w:num w:numId="9">
    <w:abstractNumId w:val="24"/>
  </w:num>
  <w:num w:numId="10">
    <w:abstractNumId w:val="28"/>
  </w:num>
  <w:num w:numId="11">
    <w:abstractNumId w:val="12"/>
  </w:num>
  <w:num w:numId="12">
    <w:abstractNumId w:val="15"/>
  </w:num>
  <w:num w:numId="13">
    <w:abstractNumId w:val="15"/>
    <w:lvlOverride w:ilvl="0">
      <w:startOverride w:val="1"/>
    </w:lvlOverride>
  </w:num>
  <w:num w:numId="14">
    <w:abstractNumId w:val="23"/>
  </w:num>
  <w:num w:numId="15">
    <w:abstractNumId w:val="16"/>
  </w:num>
  <w:num w:numId="16">
    <w:abstractNumId w:val="26"/>
  </w:num>
  <w:num w:numId="17">
    <w:abstractNumId w:val="21"/>
  </w:num>
  <w:num w:numId="18">
    <w:abstractNumId w:val="14"/>
  </w:num>
  <w:num w:numId="19">
    <w:abstractNumId w:val="25"/>
  </w:num>
  <w:num w:numId="20">
    <w:abstractNumId w:val="20"/>
  </w:num>
  <w:num w:numId="21">
    <w:abstractNumId w:val="22"/>
  </w:num>
  <w:num w:numId="22">
    <w:abstractNumId w:val="8"/>
  </w:num>
  <w:num w:numId="23">
    <w:abstractNumId w:val="3"/>
  </w:num>
  <w:num w:numId="24">
    <w:abstractNumId w:val="2"/>
  </w:num>
  <w:num w:numId="25">
    <w:abstractNumId w:val="1"/>
  </w:num>
  <w:num w:numId="26">
    <w:abstractNumId w:val="0"/>
  </w:num>
  <w:num w:numId="27">
    <w:abstractNumId w:val="9"/>
  </w:num>
  <w:num w:numId="28">
    <w:abstractNumId w:val="7"/>
  </w:num>
  <w:num w:numId="29">
    <w:abstractNumId w:val="6"/>
  </w:num>
  <w:num w:numId="30">
    <w:abstractNumId w:val="5"/>
  </w:num>
  <w:num w:numId="3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activeWritingStyle w:appName="MSWord" w:lang="en-US" w:vendorID="64" w:dllVersion="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0" w:nlCheck="1" w:checkStyle="0"/>
  <w:attachedTemplate r:id="rId1"/>
  <w:defaultTabStop w:val="420"/>
  <w:drawingGridHorizontalSpacing w:val="218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5860"/>
    <w:rsid w:val="000061E7"/>
    <w:rsid w:val="00020288"/>
    <w:rsid w:val="00021FEE"/>
    <w:rsid w:val="000624BA"/>
    <w:rsid w:val="000646C9"/>
    <w:rsid w:val="000757FD"/>
    <w:rsid w:val="000849F9"/>
    <w:rsid w:val="00086DA7"/>
    <w:rsid w:val="00095579"/>
    <w:rsid w:val="00095E31"/>
    <w:rsid w:val="000978D1"/>
    <w:rsid w:val="000A03B8"/>
    <w:rsid w:val="000A0765"/>
    <w:rsid w:val="000B252A"/>
    <w:rsid w:val="000B3019"/>
    <w:rsid w:val="000B4CAD"/>
    <w:rsid w:val="000C1FEE"/>
    <w:rsid w:val="000C3ECE"/>
    <w:rsid w:val="000C3FF0"/>
    <w:rsid w:val="000C5772"/>
    <w:rsid w:val="001035FC"/>
    <w:rsid w:val="00104D7D"/>
    <w:rsid w:val="00110343"/>
    <w:rsid w:val="00112AE9"/>
    <w:rsid w:val="001160FC"/>
    <w:rsid w:val="001227CA"/>
    <w:rsid w:val="00125171"/>
    <w:rsid w:val="001469E1"/>
    <w:rsid w:val="001510EF"/>
    <w:rsid w:val="00155CD1"/>
    <w:rsid w:val="00164B3B"/>
    <w:rsid w:val="00171319"/>
    <w:rsid w:val="00182826"/>
    <w:rsid w:val="00185F18"/>
    <w:rsid w:val="001863C4"/>
    <w:rsid w:val="001B1979"/>
    <w:rsid w:val="001D35DD"/>
    <w:rsid w:val="001E1925"/>
    <w:rsid w:val="001E55A5"/>
    <w:rsid w:val="001E7DCC"/>
    <w:rsid w:val="001F5D52"/>
    <w:rsid w:val="001F7463"/>
    <w:rsid w:val="00212925"/>
    <w:rsid w:val="002171BA"/>
    <w:rsid w:val="0022606E"/>
    <w:rsid w:val="00227E9B"/>
    <w:rsid w:val="00240099"/>
    <w:rsid w:val="00254CAB"/>
    <w:rsid w:val="00261CB2"/>
    <w:rsid w:val="00266E02"/>
    <w:rsid w:val="0027117E"/>
    <w:rsid w:val="00271AC8"/>
    <w:rsid w:val="0027572A"/>
    <w:rsid w:val="00276FC5"/>
    <w:rsid w:val="00281A2A"/>
    <w:rsid w:val="002854E6"/>
    <w:rsid w:val="0029295F"/>
    <w:rsid w:val="002B036D"/>
    <w:rsid w:val="002B09FA"/>
    <w:rsid w:val="002B25DB"/>
    <w:rsid w:val="002B3452"/>
    <w:rsid w:val="002B7776"/>
    <w:rsid w:val="002D27D3"/>
    <w:rsid w:val="002D7942"/>
    <w:rsid w:val="00300B00"/>
    <w:rsid w:val="00302BD1"/>
    <w:rsid w:val="00305471"/>
    <w:rsid w:val="00312304"/>
    <w:rsid w:val="00351247"/>
    <w:rsid w:val="00353109"/>
    <w:rsid w:val="003531A7"/>
    <w:rsid w:val="00367E29"/>
    <w:rsid w:val="003703DD"/>
    <w:rsid w:val="0037477F"/>
    <w:rsid w:val="003775EE"/>
    <w:rsid w:val="00385817"/>
    <w:rsid w:val="00390C90"/>
    <w:rsid w:val="00393BBC"/>
    <w:rsid w:val="003B0C6B"/>
    <w:rsid w:val="003D6BC5"/>
    <w:rsid w:val="003D73EC"/>
    <w:rsid w:val="003D7D26"/>
    <w:rsid w:val="003F57C0"/>
    <w:rsid w:val="004010F6"/>
    <w:rsid w:val="004116B6"/>
    <w:rsid w:val="0043114C"/>
    <w:rsid w:val="00433CFC"/>
    <w:rsid w:val="00461589"/>
    <w:rsid w:val="00461990"/>
    <w:rsid w:val="00463BB5"/>
    <w:rsid w:val="004644A3"/>
    <w:rsid w:val="00464A46"/>
    <w:rsid w:val="00482ABB"/>
    <w:rsid w:val="004860B2"/>
    <w:rsid w:val="004912A3"/>
    <w:rsid w:val="00495B22"/>
    <w:rsid w:val="004A32C2"/>
    <w:rsid w:val="004A5736"/>
    <w:rsid w:val="004A6138"/>
    <w:rsid w:val="004C1736"/>
    <w:rsid w:val="004D53E0"/>
    <w:rsid w:val="004D6C42"/>
    <w:rsid w:val="004D6E0C"/>
    <w:rsid w:val="004F26D8"/>
    <w:rsid w:val="004F5093"/>
    <w:rsid w:val="004F6ADB"/>
    <w:rsid w:val="004F6FAD"/>
    <w:rsid w:val="00515EEE"/>
    <w:rsid w:val="00523694"/>
    <w:rsid w:val="005332C9"/>
    <w:rsid w:val="005341AF"/>
    <w:rsid w:val="005412EF"/>
    <w:rsid w:val="00554620"/>
    <w:rsid w:val="00562FAA"/>
    <w:rsid w:val="00563F07"/>
    <w:rsid w:val="0056618D"/>
    <w:rsid w:val="0057217F"/>
    <w:rsid w:val="0058748D"/>
    <w:rsid w:val="00591AB4"/>
    <w:rsid w:val="00595D76"/>
    <w:rsid w:val="005A379D"/>
    <w:rsid w:val="005A3B64"/>
    <w:rsid w:val="005B1013"/>
    <w:rsid w:val="005B21E6"/>
    <w:rsid w:val="005B4001"/>
    <w:rsid w:val="005C19DE"/>
    <w:rsid w:val="005E5845"/>
    <w:rsid w:val="005F0DBA"/>
    <w:rsid w:val="00605424"/>
    <w:rsid w:val="0061645F"/>
    <w:rsid w:val="0061680E"/>
    <w:rsid w:val="00617213"/>
    <w:rsid w:val="0062214F"/>
    <w:rsid w:val="00622430"/>
    <w:rsid w:val="00622A1D"/>
    <w:rsid w:val="00634455"/>
    <w:rsid w:val="006365AB"/>
    <w:rsid w:val="00642D3F"/>
    <w:rsid w:val="006512A8"/>
    <w:rsid w:val="00653968"/>
    <w:rsid w:val="00675CCC"/>
    <w:rsid w:val="00687B14"/>
    <w:rsid w:val="00687D67"/>
    <w:rsid w:val="00691293"/>
    <w:rsid w:val="00691EE0"/>
    <w:rsid w:val="006C1640"/>
    <w:rsid w:val="006D2158"/>
    <w:rsid w:val="006D6919"/>
    <w:rsid w:val="006E2458"/>
    <w:rsid w:val="006E796F"/>
    <w:rsid w:val="006F328B"/>
    <w:rsid w:val="006F5C9A"/>
    <w:rsid w:val="0072588E"/>
    <w:rsid w:val="0072683A"/>
    <w:rsid w:val="00737FFB"/>
    <w:rsid w:val="00740D33"/>
    <w:rsid w:val="0075503E"/>
    <w:rsid w:val="00757152"/>
    <w:rsid w:val="00771552"/>
    <w:rsid w:val="00776558"/>
    <w:rsid w:val="00783AA3"/>
    <w:rsid w:val="0079196D"/>
    <w:rsid w:val="00792FB0"/>
    <w:rsid w:val="00795673"/>
    <w:rsid w:val="007972A2"/>
    <w:rsid w:val="007A5557"/>
    <w:rsid w:val="007A5D23"/>
    <w:rsid w:val="007B4027"/>
    <w:rsid w:val="007C677E"/>
    <w:rsid w:val="007D2B81"/>
    <w:rsid w:val="007E479B"/>
    <w:rsid w:val="007E569E"/>
    <w:rsid w:val="007F2206"/>
    <w:rsid w:val="00805348"/>
    <w:rsid w:val="0081613C"/>
    <w:rsid w:val="008201E7"/>
    <w:rsid w:val="00822D4A"/>
    <w:rsid w:val="008244CC"/>
    <w:rsid w:val="0083030E"/>
    <w:rsid w:val="0083300B"/>
    <w:rsid w:val="0083391A"/>
    <w:rsid w:val="008356F8"/>
    <w:rsid w:val="00842DA3"/>
    <w:rsid w:val="00844FFC"/>
    <w:rsid w:val="008452D7"/>
    <w:rsid w:val="008561B7"/>
    <w:rsid w:val="00875B81"/>
    <w:rsid w:val="00875E6C"/>
    <w:rsid w:val="0089215B"/>
    <w:rsid w:val="00892F65"/>
    <w:rsid w:val="008978ED"/>
    <w:rsid w:val="008C0E6F"/>
    <w:rsid w:val="008C3164"/>
    <w:rsid w:val="008F7B8F"/>
    <w:rsid w:val="0092064C"/>
    <w:rsid w:val="00931FAB"/>
    <w:rsid w:val="00933B92"/>
    <w:rsid w:val="0094785A"/>
    <w:rsid w:val="00950EF2"/>
    <w:rsid w:val="00951B32"/>
    <w:rsid w:val="009650B7"/>
    <w:rsid w:val="009738F5"/>
    <w:rsid w:val="00973B34"/>
    <w:rsid w:val="009770E0"/>
    <w:rsid w:val="00981131"/>
    <w:rsid w:val="00981582"/>
    <w:rsid w:val="009861C2"/>
    <w:rsid w:val="009906F4"/>
    <w:rsid w:val="0099155F"/>
    <w:rsid w:val="00991CE1"/>
    <w:rsid w:val="00993ECF"/>
    <w:rsid w:val="009A076F"/>
    <w:rsid w:val="009A43BB"/>
    <w:rsid w:val="009B0008"/>
    <w:rsid w:val="009B400E"/>
    <w:rsid w:val="009B7C93"/>
    <w:rsid w:val="009C1504"/>
    <w:rsid w:val="009C2078"/>
    <w:rsid w:val="009E34AF"/>
    <w:rsid w:val="009F15F9"/>
    <w:rsid w:val="009F2C5E"/>
    <w:rsid w:val="00A02A2A"/>
    <w:rsid w:val="00A03D89"/>
    <w:rsid w:val="00A053AF"/>
    <w:rsid w:val="00A1786A"/>
    <w:rsid w:val="00A21C5A"/>
    <w:rsid w:val="00A30FB5"/>
    <w:rsid w:val="00A32B07"/>
    <w:rsid w:val="00A41B9D"/>
    <w:rsid w:val="00A544D8"/>
    <w:rsid w:val="00A55217"/>
    <w:rsid w:val="00A5523A"/>
    <w:rsid w:val="00A57248"/>
    <w:rsid w:val="00A6146D"/>
    <w:rsid w:val="00A6614A"/>
    <w:rsid w:val="00A72484"/>
    <w:rsid w:val="00A757D4"/>
    <w:rsid w:val="00A84153"/>
    <w:rsid w:val="00A872A0"/>
    <w:rsid w:val="00A91EC8"/>
    <w:rsid w:val="00A9369D"/>
    <w:rsid w:val="00A96BA0"/>
    <w:rsid w:val="00AC32C3"/>
    <w:rsid w:val="00AD3D44"/>
    <w:rsid w:val="00AD3D9C"/>
    <w:rsid w:val="00AD5207"/>
    <w:rsid w:val="00AE0424"/>
    <w:rsid w:val="00B051A5"/>
    <w:rsid w:val="00B073D0"/>
    <w:rsid w:val="00B13C9D"/>
    <w:rsid w:val="00B305B7"/>
    <w:rsid w:val="00B364C2"/>
    <w:rsid w:val="00B444D7"/>
    <w:rsid w:val="00B45588"/>
    <w:rsid w:val="00B6159F"/>
    <w:rsid w:val="00B70EE1"/>
    <w:rsid w:val="00B7476F"/>
    <w:rsid w:val="00B747C7"/>
    <w:rsid w:val="00B769DD"/>
    <w:rsid w:val="00B9089A"/>
    <w:rsid w:val="00B94A17"/>
    <w:rsid w:val="00BA3641"/>
    <w:rsid w:val="00BC1658"/>
    <w:rsid w:val="00BC7979"/>
    <w:rsid w:val="00BD30A8"/>
    <w:rsid w:val="00BD4BB5"/>
    <w:rsid w:val="00BD7AE2"/>
    <w:rsid w:val="00C00672"/>
    <w:rsid w:val="00C0520E"/>
    <w:rsid w:val="00C20E26"/>
    <w:rsid w:val="00C275D1"/>
    <w:rsid w:val="00C306E4"/>
    <w:rsid w:val="00C3367F"/>
    <w:rsid w:val="00C34CA5"/>
    <w:rsid w:val="00C358F7"/>
    <w:rsid w:val="00C47E75"/>
    <w:rsid w:val="00C534C6"/>
    <w:rsid w:val="00C56F06"/>
    <w:rsid w:val="00C6088B"/>
    <w:rsid w:val="00C66E10"/>
    <w:rsid w:val="00C74CC8"/>
    <w:rsid w:val="00C7759C"/>
    <w:rsid w:val="00C941E6"/>
    <w:rsid w:val="00CA15D8"/>
    <w:rsid w:val="00CC0559"/>
    <w:rsid w:val="00CE1093"/>
    <w:rsid w:val="00CE3C73"/>
    <w:rsid w:val="00CE4FF7"/>
    <w:rsid w:val="00D0487C"/>
    <w:rsid w:val="00D070D8"/>
    <w:rsid w:val="00D14977"/>
    <w:rsid w:val="00D14AE6"/>
    <w:rsid w:val="00D2230B"/>
    <w:rsid w:val="00D3755F"/>
    <w:rsid w:val="00D413E2"/>
    <w:rsid w:val="00D41CD1"/>
    <w:rsid w:val="00D437F2"/>
    <w:rsid w:val="00D43FAE"/>
    <w:rsid w:val="00D5088E"/>
    <w:rsid w:val="00D6575B"/>
    <w:rsid w:val="00D7006A"/>
    <w:rsid w:val="00D744D3"/>
    <w:rsid w:val="00D74B69"/>
    <w:rsid w:val="00D936B7"/>
    <w:rsid w:val="00D96BFA"/>
    <w:rsid w:val="00DA5EE8"/>
    <w:rsid w:val="00DE00E6"/>
    <w:rsid w:val="00DE09FC"/>
    <w:rsid w:val="00DE2DA8"/>
    <w:rsid w:val="00DE548A"/>
    <w:rsid w:val="00DF2E85"/>
    <w:rsid w:val="00E028BF"/>
    <w:rsid w:val="00E12A42"/>
    <w:rsid w:val="00E13E10"/>
    <w:rsid w:val="00E20E8A"/>
    <w:rsid w:val="00E2209C"/>
    <w:rsid w:val="00E23FFB"/>
    <w:rsid w:val="00E32F73"/>
    <w:rsid w:val="00E3376A"/>
    <w:rsid w:val="00E3688D"/>
    <w:rsid w:val="00E427A6"/>
    <w:rsid w:val="00E47632"/>
    <w:rsid w:val="00E544AB"/>
    <w:rsid w:val="00E625A7"/>
    <w:rsid w:val="00E6325B"/>
    <w:rsid w:val="00E6398E"/>
    <w:rsid w:val="00E65426"/>
    <w:rsid w:val="00E661CE"/>
    <w:rsid w:val="00E76D56"/>
    <w:rsid w:val="00E85608"/>
    <w:rsid w:val="00E8639F"/>
    <w:rsid w:val="00E937AB"/>
    <w:rsid w:val="00E94C35"/>
    <w:rsid w:val="00E979FB"/>
    <w:rsid w:val="00EB220C"/>
    <w:rsid w:val="00EB2FA6"/>
    <w:rsid w:val="00EB70C0"/>
    <w:rsid w:val="00EC58F8"/>
    <w:rsid w:val="00EE37F2"/>
    <w:rsid w:val="00EE5206"/>
    <w:rsid w:val="00EF0594"/>
    <w:rsid w:val="00EF2DC4"/>
    <w:rsid w:val="00EF56B7"/>
    <w:rsid w:val="00F01A84"/>
    <w:rsid w:val="00F054ED"/>
    <w:rsid w:val="00F05860"/>
    <w:rsid w:val="00F13744"/>
    <w:rsid w:val="00F21C15"/>
    <w:rsid w:val="00F32979"/>
    <w:rsid w:val="00F36B5E"/>
    <w:rsid w:val="00F37653"/>
    <w:rsid w:val="00F40B04"/>
    <w:rsid w:val="00F41E57"/>
    <w:rsid w:val="00F470C4"/>
    <w:rsid w:val="00F50175"/>
    <w:rsid w:val="00F628AC"/>
    <w:rsid w:val="00F7165C"/>
    <w:rsid w:val="00F75495"/>
    <w:rsid w:val="00F800E5"/>
    <w:rsid w:val="00F8571B"/>
    <w:rsid w:val="00F87E8B"/>
    <w:rsid w:val="00FA6219"/>
    <w:rsid w:val="00FB6B6F"/>
    <w:rsid w:val="00FD0E8B"/>
    <w:rsid w:val="00FD368C"/>
    <w:rsid w:val="00FD4B69"/>
    <w:rsid w:val="00FE1A5B"/>
    <w:rsid w:val="00FE24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,"/>
  <w14:docId w14:val="15F38CFF"/>
  <w15:chartTrackingRefBased/>
  <w15:docId w15:val="{73A63707-DFB0-4577-83B5-CB40EFED2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A30FB5"/>
    <w:pPr>
      <w:widowControl w:val="0"/>
      <w:jc w:val="both"/>
    </w:pPr>
  </w:style>
  <w:style w:type="paragraph" w:styleId="1">
    <w:name w:val="heading 1"/>
    <w:basedOn w:val="a1"/>
    <w:next w:val="a1"/>
    <w:link w:val="10"/>
    <w:uiPriority w:val="9"/>
    <w:qFormat/>
    <w:rsid w:val="00D0487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1">
    <w:name w:val="heading 2"/>
    <w:basedOn w:val="a1"/>
    <w:next w:val="a1"/>
    <w:link w:val="22"/>
    <w:uiPriority w:val="9"/>
    <w:semiHidden/>
    <w:unhideWhenUsed/>
    <w:qFormat/>
    <w:rsid w:val="005E584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1">
    <w:name w:val="heading 3"/>
    <w:basedOn w:val="a1"/>
    <w:next w:val="a1"/>
    <w:link w:val="32"/>
    <w:uiPriority w:val="9"/>
    <w:semiHidden/>
    <w:unhideWhenUsed/>
    <w:qFormat/>
    <w:rsid w:val="005E5845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1">
    <w:name w:val="heading 4"/>
    <w:basedOn w:val="a1"/>
    <w:next w:val="a1"/>
    <w:link w:val="42"/>
    <w:uiPriority w:val="9"/>
    <w:semiHidden/>
    <w:unhideWhenUsed/>
    <w:qFormat/>
    <w:rsid w:val="005E5845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1">
    <w:name w:val="heading 5"/>
    <w:basedOn w:val="a1"/>
    <w:next w:val="a1"/>
    <w:link w:val="52"/>
    <w:uiPriority w:val="9"/>
    <w:semiHidden/>
    <w:unhideWhenUsed/>
    <w:qFormat/>
    <w:rsid w:val="005E5845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5E5845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5E5845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5E5845"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5E5845"/>
    <w:pPr>
      <w:keepNext/>
      <w:keepLines/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Normal (Web)"/>
    <w:basedOn w:val="a1"/>
    <w:uiPriority w:val="99"/>
    <w:unhideWhenUsed/>
    <w:rsid w:val="00A02A2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6">
    <w:name w:val="header"/>
    <w:basedOn w:val="a1"/>
    <w:link w:val="a7"/>
    <w:uiPriority w:val="99"/>
    <w:unhideWhenUsed/>
    <w:rsid w:val="0043114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2"/>
    <w:link w:val="a6"/>
    <w:uiPriority w:val="99"/>
    <w:rsid w:val="0043114C"/>
    <w:rPr>
      <w:sz w:val="18"/>
      <w:szCs w:val="18"/>
    </w:rPr>
  </w:style>
  <w:style w:type="paragraph" w:styleId="a8">
    <w:name w:val="footer"/>
    <w:basedOn w:val="a1"/>
    <w:link w:val="a9"/>
    <w:uiPriority w:val="99"/>
    <w:unhideWhenUsed/>
    <w:rsid w:val="0043114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2"/>
    <w:link w:val="a8"/>
    <w:uiPriority w:val="99"/>
    <w:rsid w:val="0043114C"/>
    <w:rPr>
      <w:sz w:val="18"/>
      <w:szCs w:val="18"/>
    </w:rPr>
  </w:style>
  <w:style w:type="character" w:customStyle="1" w:styleId="10">
    <w:name w:val="标题 1 字符"/>
    <w:basedOn w:val="a2"/>
    <w:link w:val="1"/>
    <w:uiPriority w:val="9"/>
    <w:rsid w:val="00D0487C"/>
    <w:rPr>
      <w:b/>
      <w:bCs/>
      <w:kern w:val="44"/>
      <w:sz w:val="44"/>
      <w:szCs w:val="44"/>
    </w:rPr>
  </w:style>
  <w:style w:type="paragraph" w:styleId="TOC">
    <w:name w:val="TOC Heading"/>
    <w:basedOn w:val="1"/>
    <w:next w:val="a1"/>
    <w:uiPriority w:val="39"/>
    <w:unhideWhenUsed/>
    <w:qFormat/>
    <w:rsid w:val="00D0487C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TOC2">
    <w:name w:val="toc 2"/>
    <w:basedOn w:val="a1"/>
    <w:next w:val="a1"/>
    <w:autoRedefine/>
    <w:uiPriority w:val="39"/>
    <w:unhideWhenUsed/>
    <w:rsid w:val="00D0487C"/>
    <w:pPr>
      <w:ind w:left="210"/>
      <w:jc w:val="left"/>
    </w:pPr>
    <w:rPr>
      <w:rFonts w:eastAsiaTheme="minorHAnsi"/>
      <w:smallCaps/>
      <w:sz w:val="20"/>
      <w:szCs w:val="20"/>
    </w:rPr>
  </w:style>
  <w:style w:type="paragraph" w:styleId="TOC1">
    <w:name w:val="toc 1"/>
    <w:basedOn w:val="a1"/>
    <w:next w:val="a1"/>
    <w:autoRedefine/>
    <w:uiPriority w:val="39"/>
    <w:unhideWhenUsed/>
    <w:rsid w:val="00C6088B"/>
    <w:pPr>
      <w:tabs>
        <w:tab w:val="left" w:pos="630"/>
        <w:tab w:val="right" w:leader="dot" w:pos="10243"/>
      </w:tabs>
      <w:spacing w:before="120" w:after="120"/>
      <w:jc w:val="left"/>
    </w:pPr>
    <w:rPr>
      <w:rFonts w:ascii="宋体" w:eastAsia="宋体" w:hAnsi="宋体"/>
      <w:b/>
      <w:bCs/>
      <w:caps/>
      <w:noProof/>
      <w:sz w:val="28"/>
      <w:szCs w:val="28"/>
    </w:rPr>
  </w:style>
  <w:style w:type="paragraph" w:styleId="TOC3">
    <w:name w:val="toc 3"/>
    <w:basedOn w:val="a1"/>
    <w:next w:val="a1"/>
    <w:autoRedefine/>
    <w:uiPriority w:val="39"/>
    <w:unhideWhenUsed/>
    <w:rsid w:val="00D0487C"/>
    <w:pPr>
      <w:ind w:left="420"/>
      <w:jc w:val="left"/>
    </w:pPr>
    <w:rPr>
      <w:rFonts w:eastAsiaTheme="minorHAnsi"/>
      <w:i/>
      <w:iCs/>
      <w:sz w:val="20"/>
      <w:szCs w:val="20"/>
    </w:rPr>
  </w:style>
  <w:style w:type="paragraph" w:styleId="aa">
    <w:name w:val="List Paragraph"/>
    <w:basedOn w:val="a1"/>
    <w:uiPriority w:val="34"/>
    <w:qFormat/>
    <w:rsid w:val="00D0487C"/>
    <w:pPr>
      <w:ind w:firstLineChars="200" w:firstLine="420"/>
    </w:pPr>
  </w:style>
  <w:style w:type="character" w:styleId="ab">
    <w:name w:val="Hyperlink"/>
    <w:basedOn w:val="a2"/>
    <w:uiPriority w:val="99"/>
    <w:unhideWhenUsed/>
    <w:rsid w:val="00302BD1"/>
    <w:rPr>
      <w:color w:val="0000FF"/>
      <w:u w:val="single"/>
    </w:rPr>
  </w:style>
  <w:style w:type="character" w:customStyle="1" w:styleId="23">
    <w:name w:val="正文文本 (2)_"/>
    <w:basedOn w:val="a2"/>
    <w:link w:val="24"/>
    <w:rsid w:val="00FD368C"/>
    <w:rPr>
      <w:rFonts w:ascii="Franklin Gothic Book" w:eastAsia="Franklin Gothic Book" w:hAnsi="Franklin Gothic Book" w:cs="Franklin Gothic Book"/>
      <w:spacing w:val="-20"/>
      <w:sz w:val="24"/>
      <w:szCs w:val="24"/>
      <w:shd w:val="clear" w:color="auto" w:fill="FFFFFF"/>
    </w:rPr>
  </w:style>
  <w:style w:type="paragraph" w:customStyle="1" w:styleId="24">
    <w:name w:val="正文文本 (2)"/>
    <w:basedOn w:val="a1"/>
    <w:link w:val="23"/>
    <w:rsid w:val="00FD368C"/>
    <w:pPr>
      <w:shd w:val="clear" w:color="auto" w:fill="FFFFFF"/>
      <w:spacing w:line="0" w:lineRule="atLeast"/>
      <w:jc w:val="left"/>
    </w:pPr>
    <w:rPr>
      <w:rFonts w:ascii="Franklin Gothic Book" w:eastAsia="Franklin Gothic Book" w:hAnsi="Franklin Gothic Book" w:cs="Franklin Gothic Book"/>
      <w:spacing w:val="-20"/>
      <w:sz w:val="24"/>
      <w:szCs w:val="24"/>
    </w:rPr>
  </w:style>
  <w:style w:type="paragraph" w:styleId="TOC4">
    <w:name w:val="toc 4"/>
    <w:basedOn w:val="a1"/>
    <w:next w:val="a1"/>
    <w:autoRedefine/>
    <w:uiPriority w:val="39"/>
    <w:unhideWhenUsed/>
    <w:rsid w:val="00993ECF"/>
    <w:pPr>
      <w:ind w:left="630"/>
      <w:jc w:val="left"/>
    </w:pPr>
    <w:rPr>
      <w:rFonts w:eastAsiaTheme="minorHAnsi"/>
      <w:sz w:val="18"/>
      <w:szCs w:val="18"/>
    </w:rPr>
  </w:style>
  <w:style w:type="paragraph" w:styleId="TOC5">
    <w:name w:val="toc 5"/>
    <w:basedOn w:val="a1"/>
    <w:next w:val="a1"/>
    <w:autoRedefine/>
    <w:uiPriority w:val="39"/>
    <w:unhideWhenUsed/>
    <w:rsid w:val="00993ECF"/>
    <w:pPr>
      <w:ind w:left="840"/>
      <w:jc w:val="left"/>
    </w:pPr>
    <w:rPr>
      <w:rFonts w:eastAsiaTheme="minorHAnsi"/>
      <w:sz w:val="18"/>
      <w:szCs w:val="18"/>
    </w:rPr>
  </w:style>
  <w:style w:type="paragraph" w:styleId="TOC6">
    <w:name w:val="toc 6"/>
    <w:basedOn w:val="a1"/>
    <w:next w:val="a1"/>
    <w:autoRedefine/>
    <w:uiPriority w:val="39"/>
    <w:unhideWhenUsed/>
    <w:rsid w:val="00993ECF"/>
    <w:pPr>
      <w:ind w:left="1050"/>
      <w:jc w:val="left"/>
    </w:pPr>
    <w:rPr>
      <w:rFonts w:eastAsiaTheme="minorHAnsi"/>
      <w:sz w:val="18"/>
      <w:szCs w:val="18"/>
    </w:rPr>
  </w:style>
  <w:style w:type="paragraph" w:styleId="TOC7">
    <w:name w:val="toc 7"/>
    <w:basedOn w:val="a1"/>
    <w:next w:val="a1"/>
    <w:autoRedefine/>
    <w:uiPriority w:val="39"/>
    <w:unhideWhenUsed/>
    <w:rsid w:val="00993ECF"/>
    <w:pPr>
      <w:ind w:left="1260"/>
      <w:jc w:val="left"/>
    </w:pPr>
    <w:rPr>
      <w:rFonts w:eastAsiaTheme="minorHAnsi"/>
      <w:sz w:val="18"/>
      <w:szCs w:val="18"/>
    </w:rPr>
  </w:style>
  <w:style w:type="paragraph" w:styleId="TOC8">
    <w:name w:val="toc 8"/>
    <w:basedOn w:val="a1"/>
    <w:next w:val="a1"/>
    <w:autoRedefine/>
    <w:uiPriority w:val="39"/>
    <w:unhideWhenUsed/>
    <w:rsid w:val="00993ECF"/>
    <w:pPr>
      <w:ind w:left="1470"/>
      <w:jc w:val="left"/>
    </w:pPr>
    <w:rPr>
      <w:rFonts w:eastAsiaTheme="minorHAnsi"/>
      <w:sz w:val="18"/>
      <w:szCs w:val="18"/>
    </w:rPr>
  </w:style>
  <w:style w:type="paragraph" w:styleId="TOC9">
    <w:name w:val="toc 9"/>
    <w:basedOn w:val="a1"/>
    <w:next w:val="a1"/>
    <w:autoRedefine/>
    <w:uiPriority w:val="39"/>
    <w:unhideWhenUsed/>
    <w:rsid w:val="00993ECF"/>
    <w:pPr>
      <w:ind w:left="1680"/>
      <w:jc w:val="left"/>
    </w:pPr>
    <w:rPr>
      <w:rFonts w:eastAsiaTheme="minorHAnsi"/>
      <w:sz w:val="18"/>
      <w:szCs w:val="18"/>
    </w:rPr>
  </w:style>
  <w:style w:type="table" w:styleId="ac">
    <w:name w:val="Table Grid"/>
    <w:basedOn w:val="a3"/>
    <w:rsid w:val="002B7776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Address"/>
    <w:basedOn w:val="a1"/>
    <w:link w:val="HTML0"/>
    <w:uiPriority w:val="99"/>
    <w:semiHidden/>
    <w:unhideWhenUsed/>
    <w:rsid w:val="005E5845"/>
    <w:rPr>
      <w:i/>
      <w:iCs/>
    </w:rPr>
  </w:style>
  <w:style w:type="character" w:customStyle="1" w:styleId="HTML0">
    <w:name w:val="HTML 地址 字符"/>
    <w:basedOn w:val="a2"/>
    <w:link w:val="HTML"/>
    <w:uiPriority w:val="99"/>
    <w:semiHidden/>
    <w:rsid w:val="005E5845"/>
    <w:rPr>
      <w:i/>
      <w:iCs/>
    </w:rPr>
  </w:style>
  <w:style w:type="paragraph" w:styleId="HTML1">
    <w:name w:val="HTML Preformatted"/>
    <w:basedOn w:val="a1"/>
    <w:link w:val="HTML2"/>
    <w:uiPriority w:val="99"/>
    <w:semiHidden/>
    <w:unhideWhenUsed/>
    <w:rsid w:val="005E5845"/>
    <w:rPr>
      <w:rFonts w:ascii="Courier New" w:hAnsi="Courier New" w:cs="Courier New"/>
      <w:sz w:val="20"/>
      <w:szCs w:val="20"/>
    </w:rPr>
  </w:style>
  <w:style w:type="character" w:customStyle="1" w:styleId="HTML2">
    <w:name w:val="HTML 预设格式 字符"/>
    <w:basedOn w:val="a2"/>
    <w:link w:val="HTML1"/>
    <w:uiPriority w:val="99"/>
    <w:semiHidden/>
    <w:rsid w:val="005E5845"/>
    <w:rPr>
      <w:rFonts w:ascii="Courier New" w:hAnsi="Courier New" w:cs="Courier New"/>
      <w:sz w:val="20"/>
      <w:szCs w:val="20"/>
    </w:rPr>
  </w:style>
  <w:style w:type="paragraph" w:styleId="ad">
    <w:name w:val="Title"/>
    <w:basedOn w:val="a1"/>
    <w:next w:val="a1"/>
    <w:link w:val="ae"/>
    <w:uiPriority w:val="10"/>
    <w:qFormat/>
    <w:rsid w:val="005E5845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e">
    <w:name w:val="标题 字符"/>
    <w:basedOn w:val="a2"/>
    <w:link w:val="ad"/>
    <w:uiPriority w:val="10"/>
    <w:rsid w:val="005E5845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22">
    <w:name w:val="标题 2 字符"/>
    <w:basedOn w:val="a2"/>
    <w:link w:val="21"/>
    <w:uiPriority w:val="9"/>
    <w:semiHidden/>
    <w:rsid w:val="005E5845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2">
    <w:name w:val="标题 3 字符"/>
    <w:basedOn w:val="a2"/>
    <w:link w:val="31"/>
    <w:uiPriority w:val="9"/>
    <w:semiHidden/>
    <w:rsid w:val="005E5845"/>
    <w:rPr>
      <w:b/>
      <w:bCs/>
      <w:sz w:val="32"/>
      <w:szCs w:val="32"/>
    </w:rPr>
  </w:style>
  <w:style w:type="character" w:customStyle="1" w:styleId="42">
    <w:name w:val="标题 4 字符"/>
    <w:basedOn w:val="a2"/>
    <w:link w:val="41"/>
    <w:uiPriority w:val="9"/>
    <w:semiHidden/>
    <w:rsid w:val="005E5845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2">
    <w:name w:val="标题 5 字符"/>
    <w:basedOn w:val="a2"/>
    <w:link w:val="51"/>
    <w:uiPriority w:val="9"/>
    <w:semiHidden/>
    <w:rsid w:val="005E5845"/>
    <w:rPr>
      <w:b/>
      <w:bCs/>
      <w:sz w:val="28"/>
      <w:szCs w:val="28"/>
    </w:rPr>
  </w:style>
  <w:style w:type="character" w:customStyle="1" w:styleId="60">
    <w:name w:val="标题 6 字符"/>
    <w:basedOn w:val="a2"/>
    <w:link w:val="6"/>
    <w:uiPriority w:val="9"/>
    <w:semiHidden/>
    <w:rsid w:val="005E5845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0">
    <w:name w:val="标题 7 字符"/>
    <w:basedOn w:val="a2"/>
    <w:link w:val="7"/>
    <w:uiPriority w:val="9"/>
    <w:semiHidden/>
    <w:rsid w:val="005E5845"/>
    <w:rPr>
      <w:b/>
      <w:bCs/>
      <w:sz w:val="24"/>
      <w:szCs w:val="24"/>
    </w:rPr>
  </w:style>
  <w:style w:type="character" w:customStyle="1" w:styleId="80">
    <w:name w:val="标题 8 字符"/>
    <w:basedOn w:val="a2"/>
    <w:link w:val="8"/>
    <w:uiPriority w:val="9"/>
    <w:semiHidden/>
    <w:rsid w:val="005E5845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2"/>
    <w:link w:val="9"/>
    <w:uiPriority w:val="9"/>
    <w:semiHidden/>
    <w:rsid w:val="005E5845"/>
    <w:rPr>
      <w:rFonts w:asciiTheme="majorHAnsi" w:eastAsiaTheme="majorEastAsia" w:hAnsiTheme="majorHAnsi" w:cstheme="majorBidi"/>
      <w:szCs w:val="21"/>
    </w:rPr>
  </w:style>
  <w:style w:type="paragraph" w:styleId="af">
    <w:name w:val="Salutation"/>
    <w:basedOn w:val="a1"/>
    <w:next w:val="a1"/>
    <w:link w:val="af0"/>
    <w:uiPriority w:val="99"/>
    <w:semiHidden/>
    <w:unhideWhenUsed/>
    <w:rsid w:val="005E5845"/>
  </w:style>
  <w:style w:type="character" w:customStyle="1" w:styleId="af0">
    <w:name w:val="称呼 字符"/>
    <w:basedOn w:val="a2"/>
    <w:link w:val="af"/>
    <w:uiPriority w:val="99"/>
    <w:semiHidden/>
    <w:rsid w:val="005E5845"/>
  </w:style>
  <w:style w:type="paragraph" w:styleId="af1">
    <w:name w:val="Plain Text"/>
    <w:basedOn w:val="a1"/>
    <w:link w:val="af2"/>
    <w:uiPriority w:val="99"/>
    <w:semiHidden/>
    <w:unhideWhenUsed/>
    <w:rsid w:val="005E5845"/>
    <w:rPr>
      <w:rFonts w:asciiTheme="minorEastAsia" w:hAnsi="Courier New" w:cs="Courier New"/>
    </w:rPr>
  </w:style>
  <w:style w:type="character" w:customStyle="1" w:styleId="af2">
    <w:name w:val="纯文本 字符"/>
    <w:basedOn w:val="a2"/>
    <w:link w:val="af1"/>
    <w:uiPriority w:val="99"/>
    <w:semiHidden/>
    <w:rsid w:val="005E5845"/>
    <w:rPr>
      <w:rFonts w:asciiTheme="minorEastAsia" w:hAnsi="Courier New" w:cs="Courier New"/>
    </w:rPr>
  </w:style>
  <w:style w:type="paragraph" w:styleId="af3">
    <w:name w:val="E-mail Signature"/>
    <w:basedOn w:val="a1"/>
    <w:link w:val="af4"/>
    <w:uiPriority w:val="99"/>
    <w:semiHidden/>
    <w:unhideWhenUsed/>
    <w:rsid w:val="005E5845"/>
  </w:style>
  <w:style w:type="character" w:customStyle="1" w:styleId="af4">
    <w:name w:val="电子邮件签名 字符"/>
    <w:basedOn w:val="a2"/>
    <w:link w:val="af3"/>
    <w:uiPriority w:val="99"/>
    <w:semiHidden/>
    <w:rsid w:val="005E5845"/>
  </w:style>
  <w:style w:type="paragraph" w:styleId="af5">
    <w:name w:val="Subtitle"/>
    <w:basedOn w:val="a1"/>
    <w:next w:val="a1"/>
    <w:link w:val="af6"/>
    <w:uiPriority w:val="11"/>
    <w:qFormat/>
    <w:rsid w:val="005E5845"/>
    <w:pPr>
      <w:spacing w:before="240" w:after="60" w:line="312" w:lineRule="auto"/>
      <w:jc w:val="center"/>
      <w:outlineLvl w:val="1"/>
    </w:pPr>
    <w:rPr>
      <w:b/>
      <w:bCs/>
      <w:kern w:val="28"/>
      <w:sz w:val="32"/>
      <w:szCs w:val="32"/>
    </w:rPr>
  </w:style>
  <w:style w:type="character" w:customStyle="1" w:styleId="af6">
    <w:name w:val="副标题 字符"/>
    <w:basedOn w:val="a2"/>
    <w:link w:val="af5"/>
    <w:uiPriority w:val="11"/>
    <w:rsid w:val="005E5845"/>
    <w:rPr>
      <w:b/>
      <w:bCs/>
      <w:kern w:val="28"/>
      <w:sz w:val="32"/>
      <w:szCs w:val="32"/>
    </w:rPr>
  </w:style>
  <w:style w:type="paragraph" w:styleId="af7">
    <w:name w:val="macro"/>
    <w:link w:val="af8"/>
    <w:uiPriority w:val="99"/>
    <w:semiHidden/>
    <w:unhideWhenUsed/>
    <w:rsid w:val="005E5845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kinsoku w:val="0"/>
      <w:overflowPunct w:val="0"/>
      <w:autoSpaceDE w:val="0"/>
      <w:autoSpaceDN w:val="0"/>
      <w:snapToGrid w:val="0"/>
    </w:pPr>
    <w:rPr>
      <w:rFonts w:ascii="Courier New" w:eastAsia="宋体" w:hAnsi="Courier New" w:cs="Courier New"/>
      <w:sz w:val="24"/>
      <w:szCs w:val="24"/>
    </w:rPr>
  </w:style>
  <w:style w:type="character" w:customStyle="1" w:styleId="af8">
    <w:name w:val="宏文本 字符"/>
    <w:basedOn w:val="a2"/>
    <w:link w:val="af7"/>
    <w:uiPriority w:val="99"/>
    <w:semiHidden/>
    <w:rsid w:val="005E5845"/>
    <w:rPr>
      <w:rFonts w:ascii="Courier New" w:eastAsia="宋体" w:hAnsi="Courier New" w:cs="Courier New"/>
      <w:sz w:val="24"/>
      <w:szCs w:val="24"/>
    </w:rPr>
  </w:style>
  <w:style w:type="paragraph" w:styleId="af9">
    <w:name w:val="envelope return"/>
    <w:basedOn w:val="a1"/>
    <w:uiPriority w:val="99"/>
    <w:semiHidden/>
    <w:unhideWhenUsed/>
    <w:rsid w:val="005E5845"/>
    <w:pPr>
      <w:snapToGrid w:val="0"/>
    </w:pPr>
    <w:rPr>
      <w:rFonts w:asciiTheme="majorHAnsi" w:eastAsiaTheme="majorEastAsia" w:hAnsiTheme="majorHAnsi" w:cstheme="majorBidi"/>
    </w:rPr>
  </w:style>
  <w:style w:type="paragraph" w:styleId="afa">
    <w:name w:val="footnote text"/>
    <w:basedOn w:val="a1"/>
    <w:link w:val="afb"/>
    <w:uiPriority w:val="99"/>
    <w:semiHidden/>
    <w:unhideWhenUsed/>
    <w:rsid w:val="005E5845"/>
    <w:pPr>
      <w:snapToGrid w:val="0"/>
      <w:jc w:val="left"/>
    </w:pPr>
    <w:rPr>
      <w:sz w:val="18"/>
      <w:szCs w:val="18"/>
    </w:rPr>
  </w:style>
  <w:style w:type="character" w:customStyle="1" w:styleId="afb">
    <w:name w:val="脚注文本 字符"/>
    <w:basedOn w:val="a2"/>
    <w:link w:val="afa"/>
    <w:uiPriority w:val="99"/>
    <w:semiHidden/>
    <w:rsid w:val="005E5845"/>
    <w:rPr>
      <w:sz w:val="18"/>
      <w:szCs w:val="18"/>
    </w:rPr>
  </w:style>
  <w:style w:type="paragraph" w:styleId="afc">
    <w:name w:val="Closing"/>
    <w:basedOn w:val="a1"/>
    <w:link w:val="afd"/>
    <w:uiPriority w:val="99"/>
    <w:semiHidden/>
    <w:unhideWhenUsed/>
    <w:rsid w:val="005E5845"/>
    <w:pPr>
      <w:ind w:leftChars="2100" w:left="100"/>
    </w:pPr>
  </w:style>
  <w:style w:type="character" w:customStyle="1" w:styleId="afd">
    <w:name w:val="结束语 字符"/>
    <w:basedOn w:val="a2"/>
    <w:link w:val="afc"/>
    <w:uiPriority w:val="99"/>
    <w:semiHidden/>
    <w:rsid w:val="005E5845"/>
  </w:style>
  <w:style w:type="paragraph" w:styleId="afe">
    <w:name w:val="List"/>
    <w:basedOn w:val="a1"/>
    <w:uiPriority w:val="99"/>
    <w:semiHidden/>
    <w:unhideWhenUsed/>
    <w:rsid w:val="005E5845"/>
    <w:pPr>
      <w:ind w:left="200" w:hangingChars="200" w:hanging="200"/>
      <w:contextualSpacing/>
    </w:pPr>
  </w:style>
  <w:style w:type="paragraph" w:styleId="25">
    <w:name w:val="List 2"/>
    <w:basedOn w:val="a1"/>
    <w:uiPriority w:val="99"/>
    <w:semiHidden/>
    <w:unhideWhenUsed/>
    <w:rsid w:val="005E5845"/>
    <w:pPr>
      <w:ind w:leftChars="200" w:left="100" w:hangingChars="200" w:hanging="200"/>
      <w:contextualSpacing/>
    </w:pPr>
  </w:style>
  <w:style w:type="paragraph" w:styleId="33">
    <w:name w:val="List 3"/>
    <w:basedOn w:val="a1"/>
    <w:uiPriority w:val="99"/>
    <w:semiHidden/>
    <w:unhideWhenUsed/>
    <w:rsid w:val="005E5845"/>
    <w:pPr>
      <w:ind w:leftChars="400" w:left="100" w:hangingChars="200" w:hanging="200"/>
      <w:contextualSpacing/>
    </w:pPr>
  </w:style>
  <w:style w:type="paragraph" w:styleId="43">
    <w:name w:val="List 4"/>
    <w:basedOn w:val="a1"/>
    <w:uiPriority w:val="99"/>
    <w:semiHidden/>
    <w:unhideWhenUsed/>
    <w:rsid w:val="005E5845"/>
    <w:pPr>
      <w:ind w:leftChars="600" w:left="100" w:hangingChars="200" w:hanging="200"/>
      <w:contextualSpacing/>
    </w:pPr>
  </w:style>
  <w:style w:type="paragraph" w:styleId="53">
    <w:name w:val="List 5"/>
    <w:basedOn w:val="a1"/>
    <w:uiPriority w:val="99"/>
    <w:semiHidden/>
    <w:unhideWhenUsed/>
    <w:rsid w:val="005E5845"/>
    <w:pPr>
      <w:ind w:leftChars="800" w:left="100" w:hangingChars="200" w:hanging="200"/>
      <w:contextualSpacing/>
    </w:pPr>
  </w:style>
  <w:style w:type="paragraph" w:styleId="a">
    <w:name w:val="List Number"/>
    <w:basedOn w:val="a1"/>
    <w:uiPriority w:val="99"/>
    <w:semiHidden/>
    <w:unhideWhenUsed/>
    <w:rsid w:val="005E5845"/>
    <w:pPr>
      <w:numPr>
        <w:numId w:val="22"/>
      </w:numPr>
      <w:contextualSpacing/>
    </w:pPr>
  </w:style>
  <w:style w:type="paragraph" w:styleId="2">
    <w:name w:val="List Number 2"/>
    <w:basedOn w:val="a1"/>
    <w:uiPriority w:val="99"/>
    <w:semiHidden/>
    <w:unhideWhenUsed/>
    <w:rsid w:val="005E5845"/>
    <w:pPr>
      <w:numPr>
        <w:numId w:val="23"/>
      </w:numPr>
      <w:contextualSpacing/>
    </w:pPr>
  </w:style>
  <w:style w:type="paragraph" w:styleId="3">
    <w:name w:val="List Number 3"/>
    <w:basedOn w:val="a1"/>
    <w:uiPriority w:val="99"/>
    <w:semiHidden/>
    <w:unhideWhenUsed/>
    <w:rsid w:val="005E5845"/>
    <w:pPr>
      <w:numPr>
        <w:numId w:val="24"/>
      </w:numPr>
      <w:contextualSpacing/>
    </w:pPr>
  </w:style>
  <w:style w:type="paragraph" w:styleId="4">
    <w:name w:val="List Number 4"/>
    <w:basedOn w:val="a1"/>
    <w:uiPriority w:val="99"/>
    <w:semiHidden/>
    <w:unhideWhenUsed/>
    <w:rsid w:val="005E5845"/>
    <w:pPr>
      <w:numPr>
        <w:numId w:val="25"/>
      </w:numPr>
      <w:contextualSpacing/>
    </w:pPr>
  </w:style>
  <w:style w:type="paragraph" w:styleId="5">
    <w:name w:val="List Number 5"/>
    <w:basedOn w:val="a1"/>
    <w:uiPriority w:val="99"/>
    <w:semiHidden/>
    <w:unhideWhenUsed/>
    <w:rsid w:val="005E5845"/>
    <w:pPr>
      <w:numPr>
        <w:numId w:val="26"/>
      </w:numPr>
      <w:contextualSpacing/>
    </w:pPr>
  </w:style>
  <w:style w:type="paragraph" w:styleId="aff">
    <w:name w:val="List Continue"/>
    <w:basedOn w:val="a1"/>
    <w:uiPriority w:val="99"/>
    <w:semiHidden/>
    <w:unhideWhenUsed/>
    <w:rsid w:val="005E5845"/>
    <w:pPr>
      <w:spacing w:after="120"/>
      <w:ind w:leftChars="200" w:left="420"/>
      <w:contextualSpacing/>
    </w:pPr>
  </w:style>
  <w:style w:type="paragraph" w:styleId="26">
    <w:name w:val="List Continue 2"/>
    <w:basedOn w:val="a1"/>
    <w:uiPriority w:val="99"/>
    <w:semiHidden/>
    <w:unhideWhenUsed/>
    <w:rsid w:val="005E5845"/>
    <w:pPr>
      <w:spacing w:after="120"/>
      <w:ind w:leftChars="400" w:left="840"/>
      <w:contextualSpacing/>
    </w:pPr>
  </w:style>
  <w:style w:type="paragraph" w:styleId="34">
    <w:name w:val="List Continue 3"/>
    <w:basedOn w:val="a1"/>
    <w:uiPriority w:val="99"/>
    <w:semiHidden/>
    <w:unhideWhenUsed/>
    <w:rsid w:val="005E5845"/>
    <w:pPr>
      <w:spacing w:after="120"/>
      <w:ind w:leftChars="600" w:left="1260"/>
      <w:contextualSpacing/>
    </w:pPr>
  </w:style>
  <w:style w:type="paragraph" w:styleId="44">
    <w:name w:val="List Continue 4"/>
    <w:basedOn w:val="a1"/>
    <w:uiPriority w:val="99"/>
    <w:semiHidden/>
    <w:unhideWhenUsed/>
    <w:rsid w:val="005E5845"/>
    <w:pPr>
      <w:spacing w:after="120"/>
      <w:ind w:leftChars="800" w:left="1680"/>
      <w:contextualSpacing/>
    </w:pPr>
  </w:style>
  <w:style w:type="paragraph" w:styleId="54">
    <w:name w:val="List Continue 5"/>
    <w:basedOn w:val="a1"/>
    <w:uiPriority w:val="99"/>
    <w:semiHidden/>
    <w:unhideWhenUsed/>
    <w:rsid w:val="005E5845"/>
    <w:pPr>
      <w:spacing w:after="120"/>
      <w:ind w:leftChars="1000" w:left="2100"/>
      <w:contextualSpacing/>
    </w:pPr>
  </w:style>
  <w:style w:type="paragraph" w:styleId="a0">
    <w:name w:val="List Bullet"/>
    <w:basedOn w:val="a1"/>
    <w:uiPriority w:val="99"/>
    <w:semiHidden/>
    <w:unhideWhenUsed/>
    <w:rsid w:val="005E5845"/>
    <w:pPr>
      <w:numPr>
        <w:numId w:val="27"/>
      </w:numPr>
      <w:contextualSpacing/>
    </w:pPr>
  </w:style>
  <w:style w:type="paragraph" w:styleId="20">
    <w:name w:val="List Bullet 2"/>
    <w:basedOn w:val="a1"/>
    <w:uiPriority w:val="99"/>
    <w:semiHidden/>
    <w:unhideWhenUsed/>
    <w:rsid w:val="005E5845"/>
    <w:pPr>
      <w:numPr>
        <w:numId w:val="28"/>
      </w:numPr>
      <w:contextualSpacing/>
    </w:pPr>
  </w:style>
  <w:style w:type="paragraph" w:styleId="30">
    <w:name w:val="List Bullet 3"/>
    <w:basedOn w:val="a1"/>
    <w:uiPriority w:val="99"/>
    <w:semiHidden/>
    <w:unhideWhenUsed/>
    <w:rsid w:val="005E5845"/>
    <w:pPr>
      <w:numPr>
        <w:numId w:val="29"/>
      </w:numPr>
      <w:contextualSpacing/>
    </w:pPr>
  </w:style>
  <w:style w:type="paragraph" w:styleId="40">
    <w:name w:val="List Bullet 4"/>
    <w:basedOn w:val="a1"/>
    <w:uiPriority w:val="99"/>
    <w:semiHidden/>
    <w:unhideWhenUsed/>
    <w:rsid w:val="005E5845"/>
    <w:pPr>
      <w:numPr>
        <w:numId w:val="30"/>
      </w:numPr>
      <w:contextualSpacing/>
    </w:pPr>
  </w:style>
  <w:style w:type="paragraph" w:styleId="50">
    <w:name w:val="List Bullet 5"/>
    <w:basedOn w:val="a1"/>
    <w:uiPriority w:val="99"/>
    <w:semiHidden/>
    <w:unhideWhenUsed/>
    <w:rsid w:val="005E5845"/>
    <w:pPr>
      <w:numPr>
        <w:numId w:val="31"/>
      </w:numPr>
      <w:contextualSpacing/>
    </w:pPr>
  </w:style>
  <w:style w:type="paragraph" w:styleId="aff0">
    <w:name w:val="Intense Quote"/>
    <w:basedOn w:val="a1"/>
    <w:next w:val="a1"/>
    <w:link w:val="aff1"/>
    <w:uiPriority w:val="30"/>
    <w:qFormat/>
    <w:rsid w:val="005E5845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aff1">
    <w:name w:val="明显引用 字符"/>
    <w:basedOn w:val="a2"/>
    <w:link w:val="aff0"/>
    <w:uiPriority w:val="30"/>
    <w:rsid w:val="005E5845"/>
    <w:rPr>
      <w:i/>
      <w:iCs/>
      <w:color w:val="5B9BD5" w:themeColor="accent1"/>
    </w:rPr>
  </w:style>
  <w:style w:type="paragraph" w:styleId="aff2">
    <w:name w:val="Balloon Text"/>
    <w:basedOn w:val="a1"/>
    <w:link w:val="aff3"/>
    <w:uiPriority w:val="99"/>
    <w:semiHidden/>
    <w:unhideWhenUsed/>
    <w:rsid w:val="005E5845"/>
    <w:rPr>
      <w:sz w:val="18"/>
      <w:szCs w:val="18"/>
    </w:rPr>
  </w:style>
  <w:style w:type="character" w:customStyle="1" w:styleId="aff3">
    <w:name w:val="批注框文本 字符"/>
    <w:basedOn w:val="a2"/>
    <w:link w:val="aff2"/>
    <w:uiPriority w:val="99"/>
    <w:semiHidden/>
    <w:rsid w:val="005E5845"/>
    <w:rPr>
      <w:sz w:val="18"/>
      <w:szCs w:val="18"/>
    </w:rPr>
  </w:style>
  <w:style w:type="paragraph" w:styleId="aff4">
    <w:name w:val="annotation text"/>
    <w:basedOn w:val="a1"/>
    <w:link w:val="aff5"/>
    <w:uiPriority w:val="99"/>
    <w:semiHidden/>
    <w:unhideWhenUsed/>
    <w:rsid w:val="005E5845"/>
    <w:pPr>
      <w:jc w:val="left"/>
    </w:pPr>
  </w:style>
  <w:style w:type="character" w:customStyle="1" w:styleId="aff5">
    <w:name w:val="批注文字 字符"/>
    <w:basedOn w:val="a2"/>
    <w:link w:val="aff4"/>
    <w:uiPriority w:val="99"/>
    <w:semiHidden/>
    <w:rsid w:val="005E5845"/>
  </w:style>
  <w:style w:type="paragraph" w:styleId="aff6">
    <w:name w:val="annotation subject"/>
    <w:basedOn w:val="aff4"/>
    <w:next w:val="aff4"/>
    <w:link w:val="aff7"/>
    <w:uiPriority w:val="99"/>
    <w:semiHidden/>
    <w:unhideWhenUsed/>
    <w:rsid w:val="005E5845"/>
    <w:rPr>
      <w:b/>
      <w:bCs/>
    </w:rPr>
  </w:style>
  <w:style w:type="character" w:customStyle="1" w:styleId="aff7">
    <w:name w:val="批注主题 字符"/>
    <w:basedOn w:val="aff5"/>
    <w:link w:val="aff6"/>
    <w:uiPriority w:val="99"/>
    <w:semiHidden/>
    <w:rsid w:val="005E5845"/>
    <w:rPr>
      <w:b/>
      <w:bCs/>
    </w:rPr>
  </w:style>
  <w:style w:type="paragraph" w:styleId="aff8">
    <w:name w:val="Signature"/>
    <w:basedOn w:val="a1"/>
    <w:link w:val="aff9"/>
    <w:uiPriority w:val="99"/>
    <w:semiHidden/>
    <w:unhideWhenUsed/>
    <w:rsid w:val="005E5845"/>
    <w:pPr>
      <w:ind w:leftChars="2100" w:left="100"/>
    </w:pPr>
  </w:style>
  <w:style w:type="character" w:customStyle="1" w:styleId="aff9">
    <w:name w:val="签名 字符"/>
    <w:basedOn w:val="a2"/>
    <w:link w:val="aff8"/>
    <w:uiPriority w:val="99"/>
    <w:semiHidden/>
    <w:rsid w:val="005E5845"/>
  </w:style>
  <w:style w:type="paragraph" w:styleId="affa">
    <w:name w:val="Date"/>
    <w:basedOn w:val="a1"/>
    <w:next w:val="a1"/>
    <w:link w:val="affb"/>
    <w:uiPriority w:val="99"/>
    <w:semiHidden/>
    <w:unhideWhenUsed/>
    <w:rsid w:val="005E5845"/>
    <w:pPr>
      <w:ind w:leftChars="2500" w:left="100"/>
    </w:pPr>
  </w:style>
  <w:style w:type="character" w:customStyle="1" w:styleId="affb">
    <w:name w:val="日期 字符"/>
    <w:basedOn w:val="a2"/>
    <w:link w:val="affa"/>
    <w:uiPriority w:val="99"/>
    <w:semiHidden/>
    <w:rsid w:val="005E5845"/>
  </w:style>
  <w:style w:type="paragraph" w:styleId="affc">
    <w:name w:val="envelope address"/>
    <w:basedOn w:val="a1"/>
    <w:uiPriority w:val="99"/>
    <w:semiHidden/>
    <w:unhideWhenUsed/>
    <w:rsid w:val="005E5845"/>
    <w:pPr>
      <w:framePr w:w="7920" w:h="1980" w:hRule="exact" w:hSpace="180" w:wrap="auto" w:hAnchor="page" w:xAlign="center" w:yAlign="bottom"/>
      <w:snapToGrid w:val="0"/>
      <w:ind w:leftChars="1400" w:left="100"/>
    </w:pPr>
    <w:rPr>
      <w:rFonts w:asciiTheme="majorHAnsi" w:eastAsiaTheme="majorEastAsia" w:hAnsiTheme="majorHAnsi" w:cstheme="majorBidi"/>
      <w:sz w:val="24"/>
      <w:szCs w:val="24"/>
    </w:rPr>
  </w:style>
  <w:style w:type="paragraph" w:styleId="affd">
    <w:name w:val="Bibliography"/>
    <w:basedOn w:val="a1"/>
    <w:next w:val="a1"/>
    <w:uiPriority w:val="37"/>
    <w:semiHidden/>
    <w:unhideWhenUsed/>
    <w:rsid w:val="005E5845"/>
  </w:style>
  <w:style w:type="paragraph" w:styleId="11">
    <w:name w:val="index 1"/>
    <w:basedOn w:val="a1"/>
    <w:next w:val="a1"/>
    <w:autoRedefine/>
    <w:uiPriority w:val="99"/>
    <w:semiHidden/>
    <w:unhideWhenUsed/>
    <w:rsid w:val="005E5845"/>
  </w:style>
  <w:style w:type="paragraph" w:styleId="27">
    <w:name w:val="index 2"/>
    <w:basedOn w:val="a1"/>
    <w:next w:val="a1"/>
    <w:autoRedefine/>
    <w:uiPriority w:val="99"/>
    <w:semiHidden/>
    <w:unhideWhenUsed/>
    <w:rsid w:val="005E5845"/>
    <w:pPr>
      <w:ind w:leftChars="200" w:left="200"/>
    </w:pPr>
  </w:style>
  <w:style w:type="paragraph" w:styleId="35">
    <w:name w:val="index 3"/>
    <w:basedOn w:val="a1"/>
    <w:next w:val="a1"/>
    <w:autoRedefine/>
    <w:uiPriority w:val="99"/>
    <w:semiHidden/>
    <w:unhideWhenUsed/>
    <w:rsid w:val="005E5845"/>
    <w:pPr>
      <w:ind w:leftChars="400" w:left="400"/>
    </w:pPr>
  </w:style>
  <w:style w:type="paragraph" w:styleId="45">
    <w:name w:val="index 4"/>
    <w:basedOn w:val="a1"/>
    <w:next w:val="a1"/>
    <w:autoRedefine/>
    <w:uiPriority w:val="99"/>
    <w:semiHidden/>
    <w:unhideWhenUsed/>
    <w:rsid w:val="005E5845"/>
    <w:pPr>
      <w:ind w:leftChars="600" w:left="600"/>
    </w:pPr>
  </w:style>
  <w:style w:type="paragraph" w:styleId="55">
    <w:name w:val="index 5"/>
    <w:basedOn w:val="a1"/>
    <w:next w:val="a1"/>
    <w:autoRedefine/>
    <w:uiPriority w:val="99"/>
    <w:semiHidden/>
    <w:unhideWhenUsed/>
    <w:rsid w:val="005E5845"/>
    <w:pPr>
      <w:ind w:leftChars="800" w:left="800"/>
    </w:pPr>
  </w:style>
  <w:style w:type="paragraph" w:styleId="61">
    <w:name w:val="index 6"/>
    <w:basedOn w:val="a1"/>
    <w:next w:val="a1"/>
    <w:autoRedefine/>
    <w:uiPriority w:val="99"/>
    <w:semiHidden/>
    <w:unhideWhenUsed/>
    <w:rsid w:val="005E5845"/>
    <w:pPr>
      <w:ind w:leftChars="1000" w:left="1000"/>
    </w:pPr>
  </w:style>
  <w:style w:type="paragraph" w:styleId="71">
    <w:name w:val="index 7"/>
    <w:basedOn w:val="a1"/>
    <w:next w:val="a1"/>
    <w:autoRedefine/>
    <w:uiPriority w:val="99"/>
    <w:semiHidden/>
    <w:unhideWhenUsed/>
    <w:rsid w:val="005E5845"/>
    <w:pPr>
      <w:ind w:leftChars="1200" w:left="1200"/>
    </w:pPr>
  </w:style>
  <w:style w:type="paragraph" w:styleId="81">
    <w:name w:val="index 8"/>
    <w:basedOn w:val="a1"/>
    <w:next w:val="a1"/>
    <w:autoRedefine/>
    <w:uiPriority w:val="99"/>
    <w:semiHidden/>
    <w:unhideWhenUsed/>
    <w:rsid w:val="005E5845"/>
    <w:pPr>
      <w:ind w:leftChars="1400" w:left="1400"/>
    </w:pPr>
  </w:style>
  <w:style w:type="paragraph" w:styleId="91">
    <w:name w:val="index 9"/>
    <w:basedOn w:val="a1"/>
    <w:next w:val="a1"/>
    <w:autoRedefine/>
    <w:uiPriority w:val="99"/>
    <w:semiHidden/>
    <w:unhideWhenUsed/>
    <w:rsid w:val="005E5845"/>
    <w:pPr>
      <w:ind w:leftChars="1600" w:left="1600"/>
    </w:pPr>
  </w:style>
  <w:style w:type="paragraph" w:styleId="affe">
    <w:name w:val="index heading"/>
    <w:basedOn w:val="a1"/>
    <w:next w:val="11"/>
    <w:uiPriority w:val="99"/>
    <w:semiHidden/>
    <w:unhideWhenUsed/>
    <w:rsid w:val="005E5845"/>
    <w:rPr>
      <w:rFonts w:asciiTheme="majorHAnsi" w:eastAsiaTheme="majorEastAsia" w:hAnsiTheme="majorHAnsi" w:cstheme="majorBidi"/>
      <w:b/>
      <w:bCs/>
    </w:rPr>
  </w:style>
  <w:style w:type="paragraph" w:styleId="afff">
    <w:name w:val="caption"/>
    <w:basedOn w:val="a1"/>
    <w:next w:val="a1"/>
    <w:uiPriority w:val="35"/>
    <w:semiHidden/>
    <w:unhideWhenUsed/>
    <w:qFormat/>
    <w:rsid w:val="005E5845"/>
    <w:rPr>
      <w:rFonts w:asciiTheme="majorHAnsi" w:eastAsia="黑体" w:hAnsiTheme="majorHAnsi" w:cstheme="majorBidi"/>
      <w:sz w:val="20"/>
      <w:szCs w:val="20"/>
    </w:rPr>
  </w:style>
  <w:style w:type="paragraph" w:styleId="afff0">
    <w:name w:val="table of figures"/>
    <w:basedOn w:val="a1"/>
    <w:next w:val="a1"/>
    <w:uiPriority w:val="99"/>
    <w:semiHidden/>
    <w:unhideWhenUsed/>
    <w:rsid w:val="005E5845"/>
    <w:pPr>
      <w:ind w:leftChars="200" w:left="200" w:hangingChars="200" w:hanging="200"/>
    </w:pPr>
  </w:style>
  <w:style w:type="paragraph" w:styleId="afff1">
    <w:name w:val="endnote text"/>
    <w:basedOn w:val="a1"/>
    <w:link w:val="afff2"/>
    <w:uiPriority w:val="99"/>
    <w:semiHidden/>
    <w:unhideWhenUsed/>
    <w:rsid w:val="005E5845"/>
    <w:pPr>
      <w:snapToGrid w:val="0"/>
      <w:jc w:val="left"/>
    </w:pPr>
  </w:style>
  <w:style w:type="character" w:customStyle="1" w:styleId="afff2">
    <w:name w:val="尾注文本 字符"/>
    <w:basedOn w:val="a2"/>
    <w:link w:val="afff1"/>
    <w:uiPriority w:val="99"/>
    <w:semiHidden/>
    <w:rsid w:val="005E5845"/>
  </w:style>
  <w:style w:type="paragraph" w:styleId="afff3">
    <w:name w:val="Block Text"/>
    <w:basedOn w:val="a1"/>
    <w:uiPriority w:val="99"/>
    <w:semiHidden/>
    <w:unhideWhenUsed/>
    <w:rsid w:val="005E5845"/>
    <w:pPr>
      <w:spacing w:after="120"/>
      <w:ind w:leftChars="700" w:left="1440" w:rightChars="700" w:right="1440"/>
    </w:pPr>
  </w:style>
  <w:style w:type="paragraph" w:styleId="afff4">
    <w:name w:val="Document Map"/>
    <w:basedOn w:val="a1"/>
    <w:link w:val="afff5"/>
    <w:uiPriority w:val="99"/>
    <w:semiHidden/>
    <w:unhideWhenUsed/>
    <w:rsid w:val="005E5845"/>
    <w:rPr>
      <w:rFonts w:ascii="Microsoft YaHei UI" w:eastAsia="Microsoft YaHei UI"/>
      <w:sz w:val="18"/>
      <w:szCs w:val="18"/>
    </w:rPr>
  </w:style>
  <w:style w:type="character" w:customStyle="1" w:styleId="afff5">
    <w:name w:val="文档结构图 字符"/>
    <w:basedOn w:val="a2"/>
    <w:link w:val="afff4"/>
    <w:uiPriority w:val="99"/>
    <w:semiHidden/>
    <w:rsid w:val="005E5845"/>
    <w:rPr>
      <w:rFonts w:ascii="Microsoft YaHei UI" w:eastAsia="Microsoft YaHei UI"/>
      <w:sz w:val="18"/>
      <w:szCs w:val="18"/>
    </w:rPr>
  </w:style>
  <w:style w:type="paragraph" w:styleId="afff6">
    <w:name w:val="No Spacing"/>
    <w:uiPriority w:val="1"/>
    <w:qFormat/>
    <w:rsid w:val="005E5845"/>
    <w:pPr>
      <w:widowControl w:val="0"/>
      <w:jc w:val="both"/>
    </w:pPr>
  </w:style>
  <w:style w:type="paragraph" w:styleId="afff7">
    <w:name w:val="Message Header"/>
    <w:basedOn w:val="a1"/>
    <w:link w:val="afff8"/>
    <w:uiPriority w:val="99"/>
    <w:semiHidden/>
    <w:unhideWhenUsed/>
    <w:rsid w:val="005E584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Chars="500" w:left="1080" w:hangingChars="500" w:hanging="1080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afff8">
    <w:name w:val="信息标题 字符"/>
    <w:basedOn w:val="a2"/>
    <w:link w:val="afff7"/>
    <w:uiPriority w:val="99"/>
    <w:semiHidden/>
    <w:rsid w:val="005E5845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afff9">
    <w:name w:val="table of authorities"/>
    <w:basedOn w:val="a1"/>
    <w:next w:val="a1"/>
    <w:uiPriority w:val="99"/>
    <w:semiHidden/>
    <w:unhideWhenUsed/>
    <w:rsid w:val="005E5845"/>
    <w:pPr>
      <w:ind w:leftChars="200" w:left="420"/>
    </w:pPr>
  </w:style>
  <w:style w:type="paragraph" w:styleId="afffa">
    <w:name w:val="toa heading"/>
    <w:basedOn w:val="a1"/>
    <w:next w:val="a1"/>
    <w:uiPriority w:val="99"/>
    <w:semiHidden/>
    <w:unhideWhenUsed/>
    <w:rsid w:val="005E5845"/>
    <w:pPr>
      <w:spacing w:before="120"/>
    </w:pPr>
    <w:rPr>
      <w:rFonts w:asciiTheme="majorHAnsi" w:eastAsiaTheme="majorEastAsia" w:hAnsiTheme="majorHAnsi" w:cstheme="majorBidi"/>
      <w:sz w:val="24"/>
      <w:szCs w:val="24"/>
    </w:rPr>
  </w:style>
  <w:style w:type="paragraph" w:styleId="afffb">
    <w:name w:val="Quote"/>
    <w:basedOn w:val="a1"/>
    <w:next w:val="a1"/>
    <w:link w:val="afffc"/>
    <w:uiPriority w:val="29"/>
    <w:qFormat/>
    <w:rsid w:val="005E584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afffc">
    <w:name w:val="引用 字符"/>
    <w:basedOn w:val="a2"/>
    <w:link w:val="afffb"/>
    <w:uiPriority w:val="29"/>
    <w:rsid w:val="005E5845"/>
    <w:rPr>
      <w:i/>
      <w:iCs/>
      <w:color w:val="404040" w:themeColor="text1" w:themeTint="BF"/>
    </w:rPr>
  </w:style>
  <w:style w:type="paragraph" w:styleId="afffd">
    <w:name w:val="Normal Indent"/>
    <w:basedOn w:val="a1"/>
    <w:uiPriority w:val="99"/>
    <w:semiHidden/>
    <w:unhideWhenUsed/>
    <w:rsid w:val="005E5845"/>
    <w:pPr>
      <w:ind w:firstLineChars="200" w:firstLine="420"/>
    </w:pPr>
  </w:style>
  <w:style w:type="paragraph" w:styleId="afffe">
    <w:name w:val="Body Text"/>
    <w:basedOn w:val="a1"/>
    <w:link w:val="affff"/>
    <w:uiPriority w:val="99"/>
    <w:semiHidden/>
    <w:unhideWhenUsed/>
    <w:rsid w:val="005E5845"/>
    <w:pPr>
      <w:spacing w:after="120"/>
    </w:pPr>
  </w:style>
  <w:style w:type="character" w:customStyle="1" w:styleId="affff">
    <w:name w:val="正文文本 字符"/>
    <w:basedOn w:val="a2"/>
    <w:link w:val="afffe"/>
    <w:uiPriority w:val="99"/>
    <w:semiHidden/>
    <w:rsid w:val="005E5845"/>
  </w:style>
  <w:style w:type="paragraph" w:styleId="28">
    <w:name w:val="Body Text 2"/>
    <w:basedOn w:val="a1"/>
    <w:link w:val="29"/>
    <w:uiPriority w:val="99"/>
    <w:semiHidden/>
    <w:unhideWhenUsed/>
    <w:rsid w:val="005E5845"/>
    <w:pPr>
      <w:spacing w:after="120" w:line="480" w:lineRule="auto"/>
    </w:pPr>
  </w:style>
  <w:style w:type="character" w:customStyle="1" w:styleId="29">
    <w:name w:val="正文文本 2 字符"/>
    <w:basedOn w:val="a2"/>
    <w:link w:val="28"/>
    <w:uiPriority w:val="99"/>
    <w:semiHidden/>
    <w:rsid w:val="005E5845"/>
  </w:style>
  <w:style w:type="paragraph" w:styleId="36">
    <w:name w:val="Body Text 3"/>
    <w:basedOn w:val="a1"/>
    <w:link w:val="37"/>
    <w:uiPriority w:val="99"/>
    <w:semiHidden/>
    <w:unhideWhenUsed/>
    <w:rsid w:val="005E5845"/>
    <w:pPr>
      <w:spacing w:after="120"/>
    </w:pPr>
    <w:rPr>
      <w:sz w:val="16"/>
      <w:szCs w:val="16"/>
    </w:rPr>
  </w:style>
  <w:style w:type="character" w:customStyle="1" w:styleId="37">
    <w:name w:val="正文文本 3 字符"/>
    <w:basedOn w:val="a2"/>
    <w:link w:val="36"/>
    <w:uiPriority w:val="99"/>
    <w:semiHidden/>
    <w:rsid w:val="005E5845"/>
    <w:rPr>
      <w:sz w:val="16"/>
      <w:szCs w:val="16"/>
    </w:rPr>
  </w:style>
  <w:style w:type="paragraph" w:styleId="affff0">
    <w:name w:val="Body Text First Indent"/>
    <w:basedOn w:val="afffe"/>
    <w:link w:val="affff1"/>
    <w:uiPriority w:val="99"/>
    <w:semiHidden/>
    <w:unhideWhenUsed/>
    <w:rsid w:val="005E5845"/>
    <w:pPr>
      <w:ind w:firstLineChars="100" w:firstLine="420"/>
    </w:pPr>
  </w:style>
  <w:style w:type="character" w:customStyle="1" w:styleId="affff1">
    <w:name w:val="正文文本首行缩进 字符"/>
    <w:basedOn w:val="affff"/>
    <w:link w:val="affff0"/>
    <w:uiPriority w:val="99"/>
    <w:semiHidden/>
    <w:rsid w:val="005E5845"/>
  </w:style>
  <w:style w:type="paragraph" w:styleId="affff2">
    <w:name w:val="Body Text Indent"/>
    <w:basedOn w:val="a1"/>
    <w:link w:val="affff3"/>
    <w:uiPriority w:val="99"/>
    <w:semiHidden/>
    <w:unhideWhenUsed/>
    <w:rsid w:val="005E5845"/>
    <w:pPr>
      <w:spacing w:after="120"/>
      <w:ind w:leftChars="200" w:left="420"/>
    </w:pPr>
  </w:style>
  <w:style w:type="character" w:customStyle="1" w:styleId="affff3">
    <w:name w:val="正文文本缩进 字符"/>
    <w:basedOn w:val="a2"/>
    <w:link w:val="affff2"/>
    <w:uiPriority w:val="99"/>
    <w:semiHidden/>
    <w:rsid w:val="005E5845"/>
  </w:style>
  <w:style w:type="paragraph" w:styleId="2a">
    <w:name w:val="Body Text First Indent 2"/>
    <w:basedOn w:val="affff2"/>
    <w:link w:val="2b"/>
    <w:uiPriority w:val="99"/>
    <w:semiHidden/>
    <w:unhideWhenUsed/>
    <w:rsid w:val="005E5845"/>
    <w:pPr>
      <w:ind w:firstLineChars="200" w:firstLine="420"/>
    </w:pPr>
  </w:style>
  <w:style w:type="character" w:customStyle="1" w:styleId="2b">
    <w:name w:val="正文文本首行缩进 2 字符"/>
    <w:basedOn w:val="affff3"/>
    <w:link w:val="2a"/>
    <w:uiPriority w:val="99"/>
    <w:semiHidden/>
    <w:rsid w:val="005E5845"/>
  </w:style>
  <w:style w:type="paragraph" w:styleId="2c">
    <w:name w:val="Body Text Indent 2"/>
    <w:basedOn w:val="a1"/>
    <w:link w:val="2d"/>
    <w:uiPriority w:val="99"/>
    <w:semiHidden/>
    <w:unhideWhenUsed/>
    <w:rsid w:val="005E5845"/>
    <w:pPr>
      <w:spacing w:after="120" w:line="480" w:lineRule="auto"/>
      <w:ind w:leftChars="200" w:left="420"/>
    </w:pPr>
  </w:style>
  <w:style w:type="character" w:customStyle="1" w:styleId="2d">
    <w:name w:val="正文文本缩进 2 字符"/>
    <w:basedOn w:val="a2"/>
    <w:link w:val="2c"/>
    <w:uiPriority w:val="99"/>
    <w:semiHidden/>
    <w:rsid w:val="005E5845"/>
  </w:style>
  <w:style w:type="paragraph" w:styleId="38">
    <w:name w:val="Body Text Indent 3"/>
    <w:basedOn w:val="a1"/>
    <w:link w:val="39"/>
    <w:uiPriority w:val="99"/>
    <w:semiHidden/>
    <w:unhideWhenUsed/>
    <w:rsid w:val="005E5845"/>
    <w:pPr>
      <w:spacing w:after="120"/>
      <w:ind w:leftChars="200" w:left="420"/>
    </w:pPr>
    <w:rPr>
      <w:sz w:val="16"/>
      <w:szCs w:val="16"/>
    </w:rPr>
  </w:style>
  <w:style w:type="character" w:customStyle="1" w:styleId="39">
    <w:name w:val="正文文本缩进 3 字符"/>
    <w:basedOn w:val="a2"/>
    <w:link w:val="38"/>
    <w:uiPriority w:val="99"/>
    <w:semiHidden/>
    <w:rsid w:val="005E5845"/>
    <w:rPr>
      <w:sz w:val="16"/>
      <w:szCs w:val="16"/>
    </w:rPr>
  </w:style>
  <w:style w:type="paragraph" w:styleId="affff4">
    <w:name w:val="Note Heading"/>
    <w:basedOn w:val="a1"/>
    <w:next w:val="a1"/>
    <w:link w:val="affff5"/>
    <w:uiPriority w:val="99"/>
    <w:semiHidden/>
    <w:unhideWhenUsed/>
    <w:rsid w:val="005E5845"/>
    <w:pPr>
      <w:jc w:val="center"/>
    </w:pPr>
  </w:style>
  <w:style w:type="character" w:customStyle="1" w:styleId="affff5">
    <w:name w:val="注释标题 字符"/>
    <w:basedOn w:val="a2"/>
    <w:link w:val="affff4"/>
    <w:uiPriority w:val="99"/>
    <w:semiHidden/>
    <w:rsid w:val="005E584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333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3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2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1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04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54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2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175564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9711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556134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327312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010140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326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4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1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3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475790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328732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689572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402936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625961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43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07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18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70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794744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020198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683495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8993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15074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27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71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g"/><Relationship Id="rId18" Type="http://schemas.openxmlformats.org/officeDocument/2006/relationships/image" Target="media/image9.emf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oleObject" Target="embeddings/Microsoft_Excel_97-2003_Worksheet.xls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8.emf"/><Relationship Id="rId25" Type="http://schemas.openxmlformats.org/officeDocument/2006/relationships/image" Target="media/image17.png"/><Relationship Id="rId33" Type="http://schemas.openxmlformats.org/officeDocument/2006/relationships/image" Target="media/image19.emf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image" Target="media/image15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16.png"/><Relationship Id="rId32" Type="http://schemas.openxmlformats.org/officeDocument/2006/relationships/image" Target="media/image18.emf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23" Type="http://schemas.openxmlformats.org/officeDocument/2006/relationships/image" Target="media/image14.png"/><Relationship Id="rId28" Type="http://schemas.openxmlformats.org/officeDocument/2006/relationships/image" Target="media/image20.png"/><Relationship Id="rId36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10.png"/><Relationship Id="rId31" Type="http://schemas.openxmlformats.org/officeDocument/2006/relationships/image" Target="media/image17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g"/><Relationship Id="rId22" Type="http://schemas.openxmlformats.org/officeDocument/2006/relationships/image" Target="media/image13.png"/><Relationship Id="rId27" Type="http://schemas.openxmlformats.org/officeDocument/2006/relationships/image" Target="media/image19.png"/><Relationship Id="rId30" Type="http://schemas.openxmlformats.org/officeDocument/2006/relationships/image" Target="media/image16.emf"/><Relationship Id="rId35" Type="http://schemas.openxmlformats.org/officeDocument/2006/relationships/fontTable" Target="fontTable.xml"/><Relationship Id="rId8" Type="http://schemas.openxmlformats.org/officeDocument/2006/relationships/image" Target="media/image1.em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Local\Microsoft\Windows\Temporary%20Internet%20Files\Content.MSO\895EB02F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D6ED4C-D85B-44A2-B70B-330FD535C7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895EB02F</Template>
  <TotalTime>8618</TotalTime>
  <Pages>17</Pages>
  <Words>1834</Words>
  <Characters>1959</Characters>
  <Application>Microsoft Office Word</Application>
  <DocSecurity>0</DocSecurity>
  <Lines>16</Lines>
  <Paragraphs>7</Paragraphs>
  <ScaleCrop>false</ScaleCrop>
  <Company/>
  <LinksUpToDate>false</LinksUpToDate>
  <CharactersWithSpaces>3786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xbany</dc:creator>
  <cp:keywords/>
  <dc:description/>
  <cp:lastModifiedBy>LXY</cp:lastModifiedBy>
  <cp:revision>8</cp:revision>
  <cp:lastPrinted>2020-11-11T08:07:00Z</cp:lastPrinted>
  <dcterms:created xsi:type="dcterms:W3CDTF">2018-12-26T07:38:00Z</dcterms:created>
  <dcterms:modified xsi:type="dcterms:W3CDTF">2020-11-30T07:19:00Z</dcterms:modified>
</cp:coreProperties>
</file>