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经营性养老机构备案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8 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1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个工作日内予以办结。（承诺时间不包含听证、招标、拍卖、检验、检测、检疫、鉴定和专家评审、现场勘查、补件、上报（转报）等步骤所需要的时间。）。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360" w:lineRule="auto"/>
        <w:ind w:firstLine="2811" w:firstLineChars="1000"/>
        <w:jc w:val="both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经营性养老机构备案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8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个工作日内予以办结。承诺时间不包含听证、招标、拍卖、检验、检测、检疫、鉴定和专家评审、现场勘查、补件、上报（转报）等步骤所需要的时间。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法定代表人身份证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食品经营许可证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卫生许可证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自有产权证明或租赁合同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消防安全验收合格意见或备案证明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复印件：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养老机构备案承诺书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5353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设置养老机构备案书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eastAsia="zh-CN"/>
              </w:rPr>
              <w:t>原件：</w:t>
            </w: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1份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hint="default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 xml:space="preserve">83978522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83978507</w:t>
      </w:r>
      <w:r>
        <w:rPr>
          <w:rFonts w:hint="eastAsia" w:ascii="仿宋_GB2312" w:hAnsi="宋体" w:eastAsia="仿宋_GB2312"/>
          <w:sz w:val="24"/>
          <w:szCs w:val="24"/>
        </w:rPr>
        <w:t>、6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5350266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bookmarkStart w:id="0" w:name="_GoBack"/>
      <w:bookmarkEnd w:id="0"/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91C"/>
    <w:rsid w:val="00006778"/>
    <w:rsid w:val="00060C44"/>
    <w:rsid w:val="00072238"/>
    <w:rsid w:val="00091976"/>
    <w:rsid w:val="00095122"/>
    <w:rsid w:val="0011139C"/>
    <w:rsid w:val="0017315B"/>
    <w:rsid w:val="001A3E5A"/>
    <w:rsid w:val="001B4FBE"/>
    <w:rsid w:val="0025350B"/>
    <w:rsid w:val="002B4A22"/>
    <w:rsid w:val="002E0164"/>
    <w:rsid w:val="00305E47"/>
    <w:rsid w:val="003664CA"/>
    <w:rsid w:val="00395CCF"/>
    <w:rsid w:val="003B5EAE"/>
    <w:rsid w:val="003C5FE9"/>
    <w:rsid w:val="003F0991"/>
    <w:rsid w:val="0040491C"/>
    <w:rsid w:val="00442B4E"/>
    <w:rsid w:val="004610E8"/>
    <w:rsid w:val="00477888"/>
    <w:rsid w:val="004958A8"/>
    <w:rsid w:val="00513EBE"/>
    <w:rsid w:val="005366B0"/>
    <w:rsid w:val="00610E56"/>
    <w:rsid w:val="006169EA"/>
    <w:rsid w:val="006542BC"/>
    <w:rsid w:val="00695F77"/>
    <w:rsid w:val="00742BEE"/>
    <w:rsid w:val="00751020"/>
    <w:rsid w:val="007C24CF"/>
    <w:rsid w:val="00840A05"/>
    <w:rsid w:val="00862D08"/>
    <w:rsid w:val="009114E7"/>
    <w:rsid w:val="0091533C"/>
    <w:rsid w:val="0098323B"/>
    <w:rsid w:val="009936B5"/>
    <w:rsid w:val="00A03D7B"/>
    <w:rsid w:val="00A244E0"/>
    <w:rsid w:val="00B004AC"/>
    <w:rsid w:val="00B71EEF"/>
    <w:rsid w:val="00B91179"/>
    <w:rsid w:val="00B94C64"/>
    <w:rsid w:val="00B97441"/>
    <w:rsid w:val="00BE1786"/>
    <w:rsid w:val="00BE22F0"/>
    <w:rsid w:val="00C2024C"/>
    <w:rsid w:val="00C311B1"/>
    <w:rsid w:val="00C62AD2"/>
    <w:rsid w:val="00C73593"/>
    <w:rsid w:val="00CB7B08"/>
    <w:rsid w:val="00CF19F6"/>
    <w:rsid w:val="00D012A7"/>
    <w:rsid w:val="00D40C53"/>
    <w:rsid w:val="00DB3A16"/>
    <w:rsid w:val="00E10FDB"/>
    <w:rsid w:val="00E56F39"/>
    <w:rsid w:val="00E87C7A"/>
    <w:rsid w:val="00EB6E0D"/>
    <w:rsid w:val="00F02306"/>
    <w:rsid w:val="00FC18D0"/>
    <w:rsid w:val="00FF5E57"/>
    <w:rsid w:val="083376A7"/>
    <w:rsid w:val="08C36F8B"/>
    <w:rsid w:val="26222B2F"/>
    <w:rsid w:val="271B115C"/>
    <w:rsid w:val="29D83B81"/>
    <w:rsid w:val="30B62A1E"/>
    <w:rsid w:val="30CB6D04"/>
    <w:rsid w:val="41BE4CD6"/>
    <w:rsid w:val="48505607"/>
    <w:rsid w:val="4C3C5D79"/>
    <w:rsid w:val="4DDC322B"/>
    <w:rsid w:val="4FE52EAC"/>
    <w:rsid w:val="5B5A2D9F"/>
    <w:rsid w:val="5CBC7738"/>
    <w:rsid w:val="75481E17"/>
    <w:rsid w:val="771E0FC6"/>
    <w:rsid w:val="7CF23B7F"/>
    <w:rsid w:val="7D8966ED"/>
    <w:rsid w:val="7E7151FA"/>
    <w:rsid w:val="7EFA5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oter Char"/>
    <w:basedOn w:val="6"/>
    <w:link w:val="2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8">
    <w:name w:val="Header Char"/>
    <w:basedOn w:val="6"/>
    <w:link w:val="3"/>
    <w:semiHidden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2</Pages>
  <Words>607</Words>
  <Characters>621</Characters>
  <Lines>0</Lines>
  <Paragraphs>0</Paragraphs>
  <TotalTime>0</TotalTime>
  <ScaleCrop>false</ScaleCrop>
  <LinksUpToDate>false</LinksUpToDate>
  <CharactersWithSpaces>942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2018-12-13T08:16:00Z</cp:lastPrinted>
  <dcterms:modified xsi:type="dcterms:W3CDTF">2022-12-12T01:05:09Z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8DD8B864DE73497BA91CCB7A0C7EF168</vt:lpwstr>
  </property>
</Properties>
</file>