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经营性养老机构变更备案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848"/>
        <w:gridCol w:w="924"/>
        <w:gridCol w:w="912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经营性养老机构变更备案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848"/>
        <w:gridCol w:w="924"/>
        <w:gridCol w:w="912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66898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105E1EF6"/>
    <w:rsid w:val="156A779C"/>
    <w:rsid w:val="1AC21CD1"/>
    <w:rsid w:val="23322EA3"/>
    <w:rsid w:val="28FF4BB3"/>
    <w:rsid w:val="2C24257B"/>
    <w:rsid w:val="2FFA58CA"/>
    <w:rsid w:val="307A39CF"/>
    <w:rsid w:val="311531CE"/>
    <w:rsid w:val="3A2F6E14"/>
    <w:rsid w:val="3B0C1A85"/>
    <w:rsid w:val="41705AD5"/>
    <w:rsid w:val="49E02FB0"/>
    <w:rsid w:val="4D9C4B65"/>
    <w:rsid w:val="4FE52EAC"/>
    <w:rsid w:val="5267054A"/>
    <w:rsid w:val="58FB06CF"/>
    <w:rsid w:val="5A390F7A"/>
    <w:rsid w:val="631871AA"/>
    <w:rsid w:val="673B356C"/>
    <w:rsid w:val="68052584"/>
    <w:rsid w:val="736C2CC1"/>
    <w:rsid w:val="76740F73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922</Words>
  <Characters>1020</Characters>
  <Lines>0</Lines>
  <Paragraphs>0</Paragraphs>
  <TotalTime>0</TotalTime>
  <ScaleCrop>false</ScaleCrop>
  <LinksUpToDate>false</LinksUpToDate>
  <CharactersWithSpaces>1553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2022-12-12T01:07:20Z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E56960B1BCAE4D06BD6E322F7650C783</vt:lpwstr>
  </property>
</Properties>
</file>