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公益性养老机构备案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360" w:lineRule="auto"/>
        <w:ind w:firstLine="2811" w:firstLineChars="100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公益性养老机构备案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  <w:bookmarkStart w:id="0" w:name="_GoBack"/>
      <w:bookmarkEnd w:id="0"/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83376A7"/>
    <w:rsid w:val="08C36F8B"/>
    <w:rsid w:val="1B5713D4"/>
    <w:rsid w:val="26222B2F"/>
    <w:rsid w:val="271B115C"/>
    <w:rsid w:val="29D83B81"/>
    <w:rsid w:val="30B62A1E"/>
    <w:rsid w:val="30CB6D04"/>
    <w:rsid w:val="41BE4CD6"/>
    <w:rsid w:val="48505607"/>
    <w:rsid w:val="4C3C5D79"/>
    <w:rsid w:val="4DDC322B"/>
    <w:rsid w:val="4FE52EAC"/>
    <w:rsid w:val="5B5A2D9F"/>
    <w:rsid w:val="5CBC7738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2022-12-12T00:51:36Z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